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648EAB" w14:textId="77777777" w:rsidR="00BD0D67" w:rsidRDefault="00BD0D67" w:rsidP="00BD0D67">
      <w:pPr>
        <w:spacing w:after="0" w:line="190" w:lineRule="exact"/>
        <w:rPr>
          <w:rFonts w:asciiTheme="minorHAnsi" w:hAnsiTheme="minorHAnsi" w:cstheme="minorBidi"/>
          <w:sz w:val="19"/>
          <w:szCs w:val="19"/>
        </w:rPr>
      </w:pPr>
      <w:r>
        <w:rPr>
          <w:rFonts w:asciiTheme="minorHAnsi" w:hAnsiTheme="minorHAnsi" w:cstheme="minorBidi"/>
          <w:noProof/>
          <w:lang w:eastAsia="en-GB"/>
        </w:rPr>
        <mc:AlternateContent>
          <mc:Choice Requires="wpg">
            <w:drawing>
              <wp:anchor distT="0" distB="0" distL="114300" distR="114300" simplePos="0" relativeHeight="251658240" behindDoc="1" locked="0" layoutInCell="1" allowOverlap="1" wp14:anchorId="4A648FE0" wp14:editId="4A648FE1">
                <wp:simplePos x="0" y="0"/>
                <wp:positionH relativeFrom="page">
                  <wp:posOffset>0</wp:posOffset>
                </wp:positionH>
                <wp:positionV relativeFrom="page">
                  <wp:posOffset>635</wp:posOffset>
                </wp:positionV>
                <wp:extent cx="7559040" cy="6334760"/>
                <wp:effectExtent l="0" t="635" r="3810" b="0"/>
                <wp:wrapNone/>
                <wp:docPr id="244" name="Group 2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45"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6"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47" name="Group 5"/>
                        <wpg:cNvGrpSpPr>
                          <a:grpSpLocks/>
                        </wpg:cNvGrpSpPr>
                        <wpg:grpSpPr bwMode="auto">
                          <a:xfrm>
                            <a:off x="1281" y="853"/>
                            <a:ext cx="171" cy="171"/>
                            <a:chOff x="1281" y="853"/>
                            <a:chExt cx="171" cy="171"/>
                          </a:xfrm>
                        </wpg:grpSpPr>
                        <wps:wsp>
                          <wps:cNvPr id="248"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9" name="Group 7"/>
                        <wpg:cNvGrpSpPr>
                          <a:grpSpLocks/>
                        </wpg:cNvGrpSpPr>
                        <wpg:grpSpPr bwMode="auto">
                          <a:xfrm>
                            <a:off x="1281" y="1069"/>
                            <a:ext cx="171" cy="171"/>
                            <a:chOff x="1281" y="1069"/>
                            <a:chExt cx="171" cy="171"/>
                          </a:xfrm>
                        </wpg:grpSpPr>
                        <wps:wsp>
                          <wps:cNvPr id="250"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1" name="Group 9"/>
                        <wpg:cNvGrpSpPr>
                          <a:grpSpLocks/>
                        </wpg:cNvGrpSpPr>
                        <wpg:grpSpPr bwMode="auto">
                          <a:xfrm>
                            <a:off x="1281" y="1285"/>
                            <a:ext cx="171" cy="171"/>
                            <a:chOff x="1281" y="1285"/>
                            <a:chExt cx="171" cy="171"/>
                          </a:xfrm>
                        </wpg:grpSpPr>
                        <wps:wsp>
                          <wps:cNvPr id="252"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3" name="Group 11"/>
                        <wpg:cNvGrpSpPr>
                          <a:grpSpLocks/>
                        </wpg:cNvGrpSpPr>
                        <wpg:grpSpPr bwMode="auto">
                          <a:xfrm>
                            <a:off x="1066" y="1069"/>
                            <a:ext cx="171" cy="171"/>
                            <a:chOff x="1066" y="1069"/>
                            <a:chExt cx="171" cy="171"/>
                          </a:xfrm>
                        </wpg:grpSpPr>
                        <wps:wsp>
                          <wps:cNvPr id="254"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5" name="Group 13"/>
                        <wpg:cNvGrpSpPr>
                          <a:grpSpLocks/>
                        </wpg:cNvGrpSpPr>
                        <wpg:grpSpPr bwMode="auto">
                          <a:xfrm>
                            <a:off x="1066" y="1285"/>
                            <a:ext cx="171" cy="171"/>
                            <a:chOff x="1066" y="1285"/>
                            <a:chExt cx="171" cy="171"/>
                          </a:xfrm>
                        </wpg:grpSpPr>
                        <wps:wsp>
                          <wps:cNvPr id="32"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15"/>
                        <wpg:cNvGrpSpPr>
                          <a:grpSpLocks/>
                        </wpg:cNvGrpSpPr>
                        <wpg:grpSpPr bwMode="auto">
                          <a:xfrm>
                            <a:off x="850" y="1285"/>
                            <a:ext cx="171" cy="171"/>
                            <a:chOff x="850" y="1285"/>
                            <a:chExt cx="171" cy="171"/>
                          </a:xfrm>
                        </wpg:grpSpPr>
                        <wps:wsp>
                          <wps:cNvPr id="3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5" name="Group 17"/>
                        <wpg:cNvGrpSpPr>
                          <a:grpSpLocks/>
                        </wpg:cNvGrpSpPr>
                        <wpg:grpSpPr bwMode="auto">
                          <a:xfrm>
                            <a:off x="1553" y="853"/>
                            <a:ext cx="378" cy="603"/>
                            <a:chOff x="1553" y="853"/>
                            <a:chExt cx="378" cy="603"/>
                          </a:xfrm>
                        </wpg:grpSpPr>
                        <wps:wsp>
                          <wps:cNvPr id="4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9"/>
                        <wpg:cNvGrpSpPr>
                          <a:grpSpLocks/>
                        </wpg:cNvGrpSpPr>
                        <wpg:grpSpPr bwMode="auto">
                          <a:xfrm>
                            <a:off x="1628" y="923"/>
                            <a:ext cx="337" cy="220"/>
                            <a:chOff x="1628" y="923"/>
                            <a:chExt cx="337" cy="220"/>
                          </a:xfrm>
                        </wpg:grpSpPr>
                        <wps:wsp>
                          <wps:cNvPr id="4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21"/>
                        <wpg:cNvGrpSpPr>
                          <a:grpSpLocks/>
                        </wpg:cNvGrpSpPr>
                        <wpg:grpSpPr bwMode="auto">
                          <a:xfrm>
                            <a:off x="2025" y="853"/>
                            <a:ext cx="425" cy="603"/>
                            <a:chOff x="2025" y="853"/>
                            <a:chExt cx="425" cy="603"/>
                          </a:xfrm>
                        </wpg:grpSpPr>
                        <wps:wsp>
                          <wps:cNvPr id="4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25"/>
                        <wpg:cNvGrpSpPr>
                          <a:grpSpLocks/>
                        </wpg:cNvGrpSpPr>
                        <wpg:grpSpPr bwMode="auto">
                          <a:xfrm>
                            <a:off x="2565" y="853"/>
                            <a:ext cx="2" cy="603"/>
                            <a:chOff x="2565" y="853"/>
                            <a:chExt cx="2" cy="603"/>
                          </a:xfrm>
                        </wpg:grpSpPr>
                        <wps:wsp>
                          <wps:cNvPr id="50"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group id="Group 244" style="position:absolute;margin-left:0;margin-top:.05pt;width:595.2pt;height:498.8pt;z-index:-251658240;mso-position-horizontal-relative:page;mso-position-vertical-relative:page" coordsize="11904,9976" coordorigin=",1" o:spid="_x0000_s1026" w14:anchorId="48EFE8A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VO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pM80132YHUmgB9FZmpeIbDSdv2u8ht8nADnnP0oqOeK6mbqQi7NmnRRRVmg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3" style="position:absolute;top:1;width:11904;height:997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">
                  <v:imagedata o:title="" r:id="rId13"/>
                </v:shape>
                <v:shape id="Picture 4" style="position:absolute;left:2701;top:842;width:1390;height:62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">
                  <v:imagedata o:title="" r:id="rId14"/>
                </v:shape>
                <v:group id="Group 5" style="position:absolute;left:1281;top:853;width:171;height:171" coordsize="171,171" coordorigin="1281,853" o:spid="_x0000_s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">
                  <v:shape id="Freeform 6" style="position:absolute;left:1281;top:853;width:171;height:171;visibility:visible;mso-wrap-style:square;v-text-anchor:top" coordsize="171,171" o:spid="_x0000_s1030" fillcolor="#00aeef"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">
                    <v:path arrowok="t" o:connecttype="custom" o:connectlocs="0,1024;172,1024;172,853;0,853;0,1024" o:connectangles="0,0,0,0,0"/>
                  </v:shape>
                </v:group>
                <v:group id="Group 7" style="position:absolute;left:1281;top:1069;width:171;height:171" coordsize="171,171" coordorigin="1281,1069" o:spid="_x0000_s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et9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">
                  <v:shape id="Freeform 8" style="position:absolute;left:1281;top:1069;width:171;height:171;visibility:visible;mso-wrap-style:square;v-text-anchor:top" coordsize="171,171" o:spid="_x0000_s1032" fillcolor="#0087cd"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">
                    <v:path arrowok="t" o:connecttype="custom" o:connectlocs="0,1240;172,1240;172,1069;0,1069;0,1240" o:connectangles="0,0,0,0,0"/>
                  </v:shape>
                </v:group>
                <v:group id="Group 9" style="position:absolute;left:1281;top:1285;width:171;height:171" coordsize="171,171" coordorigin="1281,1285" o:spid="_x0000_s10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">
                  <v:shape id="Freeform 10" style="position:absolute;left:1281;top:1285;width:171;height:171;visibility:visible;mso-wrap-style:square;v-text-anchor:top" coordsize="171,171" o:spid="_x0000_s1034" fillcolor="#0054a6"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">
                    <v:path arrowok="t" o:connecttype="custom" o:connectlocs="0,1456;172,1456;172,1285;0,1285;0,1456" o:connectangles="0,0,0,0,0"/>
                  </v:shape>
                </v:group>
                <v:group id="Group 11" style="position:absolute;left:1066;top:1069;width:171;height:171" coordsize="171,171" coordorigin="1066,1069" o:spid="_x0000_s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">
                  <v:shape id="Freeform 12" style="position:absolute;left:1066;top:1069;width:171;height:171;visibility:visible;mso-wrap-style:square;v-text-anchor:top" coordsize="171,171" o:spid="_x0000_s1036" fillcolor="#00aeef"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">
                    <v:path arrowok="t" o:connecttype="custom" o:connectlocs="0,1240;171,1240;171,1069;0,1069;0,1240" o:connectangles="0,0,0,0,0"/>
                  </v:shape>
                </v:group>
                <v:group id="Group 13" style="position:absolute;left:1066;top:1285;width:171;height:171" coordsize="171,171" coordorigin="1066,1285" o:spid="_x0000_s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">
                  <v:shape id="Freeform 14" style="position:absolute;left:1066;top:1285;width:171;height:171;visibility:visible;mso-wrap-style:square;v-text-anchor:top" coordsize="171,171" o:spid="_x0000_s1038" fillcolor="#0087cd"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">
                    <v:path arrowok="t" o:connecttype="custom" o:connectlocs="0,1456;171,1456;171,1285;0,1285;0,1456" o:connectangles="0,0,0,0,0"/>
                  </v:shape>
                </v:group>
                <v:group id="Group 15" style="position:absolute;left:850;top:1285;width:171;height:171" coordsize="171,171" coordorigin="850,1285" o:spid="_x0000_s1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Freeform 16" style="position:absolute;left:850;top:1285;width:171;height:171;visibility:visible;mso-wrap-style:square;v-text-anchor:top" coordsize="171,171" o:spid="_x0000_s1040" fillcolor="#00aeef"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">
                    <v:path arrowok="t" o:connecttype="custom" o:connectlocs="0,1456;171,1456;171,1285;0,1285;0,1456" o:connectangles="0,0,0,0,0"/>
                  </v:shape>
                </v:group>
                <v:group id="Group 17" style="position:absolute;left:1553;top:853;width:378;height:603" coordsize="378,603" coordorigin="1553,853" o:spid="_x0000_s1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shape id="Freeform 18" style="position:absolute;left:1553;top:853;width:378;height:603;visibility:visible;mso-wrap-style:square;v-text-anchor:top" coordsize="378,603" o:spid="_x0000_s1042" fillcolor="#231f20" stroked="f" path="m216,l,,,603r75,l75,360r165,l309,344r53,-38l375,290r-300,l75,70r303,l377,70,331,28,256,2,237,1,216,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">
                    <v:path arrowok="t" o:connecttype="custom" o:connectlocs="216,853;0,853;0,1456;75,1456;75,1213;240,1213;309,1197;362,1159;375,1143;75,1143;75,923;378,923;377,923;331,881;256,855;237,854;216,853" o:connectangles="0,0,0,0,0,0,0,0,0,0,0,0,0,0,0,0,0"/>
                  </v:shape>
                </v:group>
                <v:group id="Group 19" style="position:absolute;left:1628;top:923;width:337;height:220" coordsize="337,220" coordorigin="1628,923" o:spid="_x0000_s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Freeform 20" style="position:absolute;left:1628;top:923;width:337;height:220;visibility:visible;mso-wrap-style:square;v-text-anchor:top" coordsize="337,220" o:spid="_x0000_s1044" fillcolor="#231f20" stroked="f" path="m303,l,,155,r17,2l232,29r29,72l262,129r-6,20l219,199r-69,21l300,220r29,-58l338,96,335,75,330,54,323,35,313,16,30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">
                    <v:path arrowok="t" o:connecttype="custom" o:connectlocs="303,923;0,923;155,923;172,925;232,952;261,1024;262,1052;256,1072;219,1122;150,1143;300,1143;329,1085;338,1019;335,998;330,977;323,958;313,939;303,923" o:connectangles="0,0,0,0,0,0,0,0,0,0,0,0,0,0,0,0,0,0"/>
                  </v:shape>
                </v:group>
                <v:group id="Group 21" style="position:absolute;left:2025;top:853;width:425;height:603" coordsize="425,603" coordorigin="2025,853" o:spid="_x0000_s1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Freeform 22" style="position:absolute;left:2025;top:853;width:425;height:603;visibility:visible;mso-wrap-style:square;v-text-anchor:top" coordsize="425,603" o:spid="_x0000_s1046" fillcolor="#231f20" stroked="f" path="m234,l,,,603r76,l76,338r216,l288,331r13,-4l322,318r18,-11l356,295r15,-15l377,273r-301,l76,65r302,l366,50,299,9,257,1,23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">
                    <v:path arrowok="t" o:connecttype="custom" o:connectlocs="234,853;0,853;0,1456;76,1456;76,1191;292,1191;288,1184;301,1180;322,1171;340,1160;356,1148;371,1133;377,1126;76,1126;76,918;378,918;366,903;299,862;257,854;234,853" o:connectangles="0,0,0,0,0,0,0,0,0,0,0,0,0,0,0,0,0,0,0,0"/>
                  </v:shape>
                  <v:shape id="Freeform 23" style="position:absolute;left:2025;top:853;width:425;height:603;visibility:visible;mso-wrap-style:square;v-text-anchor:top" coordsize="425,603" o:spid="_x0000_s1047" fillcolor="#231f20" stroked="f" path="m292,338r-80,l340,603r86,l292,33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">
                    <v:path arrowok="t" o:connecttype="custom" o:connectlocs="292,1191;212,1191;340,1456;426,1456;292,1191" o:connectangles="0,0,0,0,0"/>
                  </v:shape>
                  <v:shape id="Freeform 24" style="position:absolute;left:2025;top:853;width:425;height:603;visibility:visible;mso-wrap-style:square;v-text-anchor:top" coordsize="425,603" o:spid="_x0000_s1048" fillcolor="#231f20" stroked="f" path="m378,65l76,65r157,l256,66r65,33l341,183r-4,20l300,252r-72,21l377,273r31,-67l413,160r-2,-20l407,121r-7,-19l391,84,380,67r-2,-2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">
                    <v:path arrowok="t" o:connecttype="custom" o:connectlocs="378,918;76,918;233,918;256,919;321,952;341,1036;337,1056;300,1105;228,1126;377,1126;408,1059;413,1013;411,993;407,974;400,955;391,937;380,920;378,918" o:connectangles="0,0,0,0,0,0,0,0,0,0,0,0,0,0,0,0,0,0"/>
                  </v:shape>
                </v:group>
                <v:group id="Group 25" style="position:absolute;left:2565;top:853;width:2;height:603" coordsize="2,603" coordorigin="2565,853" o:spid="_x0000_s1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shape id="Freeform 26" style="position:absolute;left:2565;top:853;width:2;height:603;visibility:visible;mso-wrap-style:square;v-text-anchor:top" coordsize="2,603" o:spid="_x0000_s1050" filled="f" strokecolor="#231f20" strokeweight="1.36325mm" path="m,l,60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">
                    <v:path arrowok="t" o:connecttype="custom" o:connectlocs="0,853;0,1456" o:connectangles="0,0"/>
                  </v:shape>
                </v:group>
                <w10:wrap anchorx="page" anchory="page"/>
              </v:group>
            </w:pict>
          </mc:Fallback>
        </mc:AlternateContent>
      </w:r>
    </w:p>
    <w:p w14:paraId="4A648EAC" w14:textId="77777777" w:rsidR="00BD0D67" w:rsidRDefault="00BD0D67" w:rsidP="00BD0D67">
      <w:pPr>
        <w:spacing w:after="0" w:line="200" w:lineRule="exact"/>
      </w:pPr>
    </w:p>
    <w:p w14:paraId="4A648EAD" w14:textId="77777777" w:rsidR="00BD0D67" w:rsidRDefault="00BD0D67" w:rsidP="00BD0D67">
      <w:pPr>
        <w:spacing w:after="0" w:line="200" w:lineRule="exact"/>
      </w:pPr>
    </w:p>
    <w:p w14:paraId="4A648EAE" w14:textId="77777777" w:rsidR="00BD0D67" w:rsidRDefault="00BD0D67" w:rsidP="00BD0D67">
      <w:pPr>
        <w:spacing w:after="0" w:line="200" w:lineRule="exact"/>
      </w:pPr>
    </w:p>
    <w:p w14:paraId="4A648EAF" w14:textId="77777777" w:rsidR="00BD0D67" w:rsidRDefault="00BD0D67" w:rsidP="00BD0D67">
      <w:pPr>
        <w:spacing w:after="0" w:line="200" w:lineRule="exact"/>
      </w:pPr>
    </w:p>
    <w:p w14:paraId="4A648EB0" w14:textId="77777777" w:rsidR="00BD0D67" w:rsidRDefault="00BD0D67" w:rsidP="00BD0D67">
      <w:pPr>
        <w:spacing w:after="0" w:line="200" w:lineRule="exact"/>
      </w:pPr>
    </w:p>
    <w:p w14:paraId="4A648EB1" w14:textId="77777777" w:rsidR="00BD0D67" w:rsidRDefault="00BD0D67" w:rsidP="00BD0D67">
      <w:pPr>
        <w:spacing w:after="0" w:line="200" w:lineRule="exact"/>
      </w:pPr>
    </w:p>
    <w:p w14:paraId="4A648EB2" w14:textId="77777777" w:rsidR="00BD0D67" w:rsidRDefault="00BD0D67" w:rsidP="00BD0D67">
      <w:pPr>
        <w:spacing w:after="0" w:line="200" w:lineRule="exact"/>
      </w:pPr>
    </w:p>
    <w:p w14:paraId="4A648EB3" w14:textId="77777777" w:rsidR="00BD0D67" w:rsidRDefault="00BD0D67" w:rsidP="00BD0D67">
      <w:pPr>
        <w:spacing w:after="0" w:line="200" w:lineRule="exact"/>
      </w:pPr>
    </w:p>
    <w:p w14:paraId="4A648EB4" w14:textId="77777777" w:rsidR="00BD0D67" w:rsidRDefault="00BD0D67" w:rsidP="00BD0D67">
      <w:pPr>
        <w:spacing w:after="0" w:line="200" w:lineRule="exact"/>
      </w:pPr>
    </w:p>
    <w:p w14:paraId="4A648EB5" w14:textId="77777777" w:rsidR="00BD0D67" w:rsidRDefault="00BD0D67" w:rsidP="00BD0D67">
      <w:pPr>
        <w:spacing w:after="0" w:line="200" w:lineRule="exact"/>
      </w:pPr>
    </w:p>
    <w:p w14:paraId="4A648EB6" w14:textId="77777777" w:rsidR="00BD0D67" w:rsidRDefault="00BD0D67" w:rsidP="00BD0D67">
      <w:pPr>
        <w:spacing w:after="0" w:line="200" w:lineRule="exact"/>
      </w:pPr>
    </w:p>
    <w:p w14:paraId="4A648EB7" w14:textId="77777777" w:rsidR="00BD0D67" w:rsidRDefault="00BD0D67" w:rsidP="00BD0D67">
      <w:pPr>
        <w:spacing w:after="0" w:line="200" w:lineRule="exact"/>
      </w:pPr>
    </w:p>
    <w:p w14:paraId="4A648EB8" w14:textId="77777777" w:rsidR="00BD0D67" w:rsidRDefault="00BD0D67" w:rsidP="00BD0D67">
      <w:pPr>
        <w:spacing w:after="0" w:line="200" w:lineRule="exact"/>
      </w:pPr>
    </w:p>
    <w:p w14:paraId="4A648EB9" w14:textId="77777777" w:rsidR="00BD0D67" w:rsidRDefault="00BD0D67" w:rsidP="00BD0D67">
      <w:pPr>
        <w:spacing w:after="0" w:line="200" w:lineRule="exact"/>
      </w:pPr>
    </w:p>
    <w:p w14:paraId="4A648EBA" w14:textId="77777777" w:rsidR="00BD0D67" w:rsidRDefault="00BD0D67" w:rsidP="00BD0D67">
      <w:pPr>
        <w:spacing w:after="0" w:line="200" w:lineRule="exact"/>
      </w:pPr>
    </w:p>
    <w:p w14:paraId="4A648EBB" w14:textId="77777777" w:rsidR="00BD0D67" w:rsidRDefault="00BD0D67" w:rsidP="00BD0D67">
      <w:pPr>
        <w:spacing w:after="0" w:line="200" w:lineRule="exact"/>
      </w:pPr>
    </w:p>
    <w:p w14:paraId="4A648EBC" w14:textId="07BA42AB" w:rsidR="00BD0D67" w:rsidRDefault="00BD0D67" w:rsidP="00BD0D67">
      <w:pPr>
        <w:pStyle w:val="Title"/>
      </w:pPr>
      <w:r>
        <w:t>PRI REPORTING FRAMEWORK 201</w:t>
      </w:r>
      <w:r w:rsidR="007F0046">
        <w:t>7</w:t>
      </w:r>
    </w:p>
    <w:p w14:paraId="4A648EBD" w14:textId="77777777" w:rsidR="00BD0D67" w:rsidRPr="00BD0D67" w:rsidRDefault="00BD0D67" w:rsidP="00BD0D67">
      <w:pPr>
        <w:pStyle w:val="Title"/>
      </w:pPr>
      <w:r>
        <w:t>Closing Module</w:t>
      </w:r>
    </w:p>
    <w:p w14:paraId="4A648EBE" w14:textId="77777777" w:rsidR="00BD0D67" w:rsidRDefault="00BD0D67" w:rsidP="00BD0D67">
      <w:pPr>
        <w:spacing w:after="0" w:line="200" w:lineRule="exact"/>
      </w:pPr>
    </w:p>
    <w:p w14:paraId="4A648EBF" w14:textId="77777777" w:rsidR="00BD0D67" w:rsidRDefault="00BD0D67" w:rsidP="00BD0D67">
      <w:pPr>
        <w:spacing w:after="0" w:line="200" w:lineRule="exact"/>
      </w:pPr>
    </w:p>
    <w:p w14:paraId="4A648EC0" w14:textId="77777777" w:rsidR="00BD0D67" w:rsidRDefault="00BD0D67" w:rsidP="00BD0D67">
      <w:pPr>
        <w:spacing w:after="0" w:line="200" w:lineRule="exact"/>
      </w:pPr>
    </w:p>
    <w:p w14:paraId="4A648EC1" w14:textId="7C59613B" w:rsidR="00BD0D67" w:rsidRDefault="007F0046" w:rsidP="00BD0D67">
      <w:r>
        <w:t xml:space="preserve"> </w:t>
      </w:r>
      <w:r w:rsidR="0024277A">
        <w:t xml:space="preserve">November </w:t>
      </w:r>
      <w:r>
        <w:t>201</w:t>
      </w:r>
      <w:r w:rsidR="0024277A">
        <w:t>6</w:t>
      </w:r>
    </w:p>
    <w:p w14:paraId="4A648EC2" w14:textId="77777777" w:rsidR="00BD0D67" w:rsidRDefault="00D13968" w:rsidP="00BD0D67">
      <w:pPr>
        <w:rPr>
          <w:color w:val="0070C0"/>
          <w:u w:val="single"/>
        </w:rPr>
      </w:pPr>
      <w:hyperlink r:id="rId15" w:history="1">
        <w:r w:rsidR="00BD0D67">
          <w:rPr>
            <w:rStyle w:val="Hyperlink"/>
            <w:color w:val="0070C0"/>
          </w:rPr>
          <w:t>reporting@unpri.org</w:t>
        </w:r>
      </w:hyperlink>
    </w:p>
    <w:p w14:paraId="4A648EC3" w14:textId="77777777" w:rsidR="0058132A" w:rsidRDefault="002D2A4B" w:rsidP="00BD0D67">
      <w:pPr>
        <w:spacing w:after="0" w:line="200" w:lineRule="exact"/>
        <w:sectPr w:rsidR="0058132A" w:rsidSect="009175D1">
          <w:footerReference w:type="default" r:id="rId16"/>
          <w:headerReference w:type="first" r:id="rId17"/>
          <w:footerReference w:type="first" r:id="rId18"/>
          <w:pgSz w:w="11900" w:h="16840"/>
          <w:pgMar w:top="1440" w:right="1616" w:bottom="1440" w:left="1616" w:header="708" w:footer="708" w:gutter="0"/>
          <w:cols w:space="708"/>
          <w:titlePg/>
          <w:docGrid w:linePitch="360"/>
        </w:sectPr>
      </w:pPr>
      <w:r w:rsidRPr="009C1D27">
        <w:t xml:space="preserve">+44 (0) </w:t>
      </w:r>
      <w:r>
        <w:t>20 3714 3187</w:t>
      </w:r>
    </w:p>
    <w:p w14:paraId="4A648EC4" w14:textId="77777777" w:rsidR="009F3218" w:rsidRDefault="009F3218" w:rsidP="000723A3">
      <w:pPr>
        <w:pStyle w:val="Heading1"/>
        <w:spacing w:before="0" w:after="0"/>
      </w:pPr>
      <w:bookmarkStart w:id="0" w:name="_Toc368061956"/>
      <w:bookmarkStart w:id="1" w:name="_Toc460580966"/>
      <w:r>
        <w:lastRenderedPageBreak/>
        <w:t>Understanding this document</w:t>
      </w:r>
      <w:bookmarkEnd w:id="0"/>
      <w:bookmarkEnd w:id="1"/>
      <w:r>
        <w:t xml:space="preserve"> </w:t>
      </w:r>
    </w:p>
    <w:p w14:paraId="4A648EC5" w14:textId="77777777" w:rsidR="009F3218" w:rsidRDefault="009F3218" w:rsidP="009F3218">
      <w:pPr>
        <w:pStyle w:val="INDICATORTEXT"/>
        <w:spacing w:before="120"/>
        <w:ind w:right="-546"/>
        <w:jc w:val="both"/>
        <w:rPr>
          <w:lang w:eastAsia="en-GB"/>
        </w:rPr>
      </w:pPr>
      <w:r>
        <w:rPr>
          <w:lang w:eastAsia="en-GB"/>
        </w:rPr>
        <w:t xml:space="preserve">In addition to the detailed indicator text and </w:t>
      </w:r>
      <w:r w:rsidR="00C01664">
        <w:rPr>
          <w:lang w:eastAsia="en-GB"/>
        </w:rPr>
        <w:t>selection</w:t>
      </w:r>
      <w:r>
        <w:rPr>
          <w:lang w:eastAsia="en-GB"/>
        </w:rPr>
        <w:t xml:space="preserve"> options, in each module of the PRI Reporting Framework you can find information that will help you to identify which indicators are relevant for your organisation. </w:t>
      </w:r>
    </w:p>
    <w:p w14:paraId="4A648EC6" w14:textId="77777777" w:rsidR="009F3218" w:rsidRPr="002F6B3D" w:rsidRDefault="009F3218" w:rsidP="009F3218">
      <w:pPr>
        <w:pStyle w:val="INDICATORTEXT"/>
        <w:ind w:right="-546"/>
        <w:jc w:val="both"/>
        <w:rPr>
          <w:b/>
          <w:lang w:eastAsia="en-GB"/>
        </w:rPr>
      </w:pPr>
      <w:r w:rsidRPr="002F6B3D">
        <w:rPr>
          <w:b/>
          <w:lang w:eastAsia="en-GB"/>
        </w:rPr>
        <w:t>Top bar</w:t>
      </w:r>
    </w:p>
    <w:p w14:paraId="4A648EC7" w14:textId="77777777" w:rsidR="009F3218" w:rsidRDefault="009F3218" w:rsidP="009F3218">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F3218" w14:paraId="4A648ECC" w14:textId="77777777" w:rsidTr="00946B8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EC8" w14:textId="77777777" w:rsidR="009F3218" w:rsidRPr="00F667D4" w:rsidRDefault="009F3218" w:rsidP="00946B8A">
            <w:pPr>
              <w:spacing w:after="0"/>
              <w:rPr>
                <w:rStyle w:val="IntenseEmphasis"/>
                <w:b w:val="0"/>
                <w:bCs w:val="0"/>
                <w:iCs w:val="0"/>
              </w:rPr>
            </w:pPr>
          </w:p>
        </w:tc>
        <w:tc>
          <w:tcPr>
            <w:tcW w:w="3402" w:type="dxa"/>
          </w:tcPr>
          <w:p w14:paraId="4A648EC9" w14:textId="77777777" w:rsidR="009F3218" w:rsidRPr="00F667D4" w:rsidRDefault="009F3218" w:rsidP="00946B8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4A648ECA" w14:textId="77777777" w:rsidR="009F3218" w:rsidRPr="00F667D4" w:rsidRDefault="009F3218" w:rsidP="00946B8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4A648ECB" w14:textId="77777777" w:rsidR="009F3218" w:rsidRPr="00F667D4" w:rsidRDefault="009F3218" w:rsidP="00946B8A">
            <w:pPr>
              <w:spacing w:after="0"/>
              <w:rPr>
                <w:rStyle w:val="IntenseEmphasis"/>
                <w:b w:val="0"/>
                <w:bCs w:val="0"/>
                <w:iCs w:val="0"/>
              </w:rPr>
            </w:pPr>
            <w:r w:rsidRPr="00F667D4">
              <w:t>Principle</w:t>
            </w:r>
          </w:p>
        </w:tc>
      </w:tr>
      <w:tr w:rsidR="009F3218" w14:paraId="4A648ED1" w14:textId="77777777" w:rsidTr="00946B8A">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4A648ECD" w14:textId="77777777" w:rsidR="009F3218" w:rsidRPr="00DB5C48" w:rsidRDefault="009F3218" w:rsidP="00946B8A">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4A648ECE" w14:textId="77777777" w:rsidR="009F3218" w:rsidRPr="00DB5C48" w:rsidRDefault="009F3218" w:rsidP="00946B8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4A648ECF" w14:textId="77777777" w:rsidR="009F3218" w:rsidRPr="00DB5C48" w:rsidRDefault="009F3218" w:rsidP="00946B8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4A648ED0" w14:textId="77777777" w:rsidR="009F3218" w:rsidRPr="00DB5C48" w:rsidRDefault="009F3218" w:rsidP="00946B8A">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4A648ED2" w14:textId="77777777" w:rsidR="009F3218" w:rsidRDefault="009F3218" w:rsidP="009F3218">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9F3218" w14:paraId="4A648ED5" w14:textId="77777777" w:rsidTr="00946B8A">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A648ED3" w14:textId="77777777" w:rsidR="009F3218" w:rsidRPr="00C72280" w:rsidRDefault="009F3218" w:rsidP="00946B8A">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4A648ED4" w14:textId="77777777" w:rsidR="009F3218" w:rsidRPr="00E85043" w:rsidRDefault="009F3218" w:rsidP="00946B8A">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9F3218" w14:paraId="4A648ED9" w14:textId="77777777" w:rsidTr="00946B8A">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A648ED6" w14:textId="77777777" w:rsidR="009F3218" w:rsidRPr="00C72280" w:rsidRDefault="009F3218" w:rsidP="00946B8A">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4A648ED7" w14:textId="77777777" w:rsidR="009F3218" w:rsidRPr="00C72280" w:rsidRDefault="009F3218" w:rsidP="00946B8A">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4A648ED8" w14:textId="77777777" w:rsidR="009F3218" w:rsidRPr="00E85043" w:rsidRDefault="009F3218" w:rsidP="00946B8A">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may </w:t>
            </w:r>
            <w:r>
              <w:rPr>
                <w:lang w:eastAsia="en-GB"/>
              </w:rPr>
              <w:t xml:space="preserve">also </w:t>
            </w:r>
            <w:r w:rsidRPr="00E85043">
              <w:rPr>
                <w:lang w:eastAsia="en-GB"/>
              </w:rPr>
              <w:t>contain commercially sensitive information.</w:t>
            </w:r>
          </w:p>
        </w:tc>
      </w:tr>
      <w:tr w:rsidR="009F3218" w14:paraId="4A648EDC" w14:textId="77777777" w:rsidTr="00946B8A">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4A648EDA" w14:textId="77777777" w:rsidR="009F3218" w:rsidRPr="00C72280" w:rsidRDefault="009F3218" w:rsidP="00946B8A">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4A648EDB" w14:textId="77777777" w:rsidR="009F3218" w:rsidRPr="00E85043" w:rsidRDefault="009F3218" w:rsidP="00946B8A">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4A648EDD" w14:textId="77777777" w:rsidR="009F3218" w:rsidRPr="00E85043" w:rsidRDefault="009F3218" w:rsidP="009F3218">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9F3218" w14:paraId="4A648EE1" w14:textId="77777777" w:rsidTr="00946B8A">
        <w:trPr>
          <w:trHeight w:val="668"/>
        </w:trPr>
        <w:tc>
          <w:tcPr>
            <w:tcW w:w="1560" w:type="dxa"/>
          </w:tcPr>
          <w:p w14:paraId="4A648EDE" w14:textId="77777777" w:rsidR="009F3218" w:rsidRDefault="009F3218" w:rsidP="00946B8A">
            <w:pPr>
              <w:pStyle w:val="INDICATORTEXT"/>
              <w:spacing w:before="40" w:after="60"/>
              <w:ind w:left="34"/>
              <w:jc w:val="both"/>
            </w:pPr>
            <w:r w:rsidRPr="004C1494">
              <w:t>Gateway</w:t>
            </w:r>
          </w:p>
        </w:tc>
        <w:tc>
          <w:tcPr>
            <w:tcW w:w="1275" w:type="dxa"/>
          </w:tcPr>
          <w:p w14:paraId="4A648EDF" w14:textId="77777777" w:rsidR="009F3218" w:rsidRDefault="009F3218" w:rsidP="00946B8A">
            <w:pPr>
              <w:pStyle w:val="INDICATORTEXT"/>
              <w:spacing w:before="40" w:after="60"/>
              <w:jc w:val="both"/>
            </w:pPr>
            <w:r>
              <w:rPr>
                <w:noProof/>
                <w:lang w:eastAsia="en-GB"/>
              </w:rPr>
              <w:drawing>
                <wp:inline distT="0" distB="0" distL="0" distR="0" wp14:anchorId="4A648FE2" wp14:editId="4A648FE3">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4A648EE0" w14:textId="77777777" w:rsidR="009F3218" w:rsidRDefault="009F3218" w:rsidP="00946B8A">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9F3218" w14:paraId="4A648EE5" w14:textId="77777777" w:rsidTr="00946B8A">
        <w:tc>
          <w:tcPr>
            <w:tcW w:w="1560" w:type="dxa"/>
          </w:tcPr>
          <w:p w14:paraId="4A648EE2" w14:textId="77777777" w:rsidR="009F3218" w:rsidRDefault="009F3218" w:rsidP="00946B8A">
            <w:pPr>
              <w:pStyle w:val="INDICATORTEXT"/>
              <w:spacing w:before="40" w:after="60"/>
              <w:ind w:left="34"/>
              <w:jc w:val="both"/>
            </w:pPr>
            <w:r w:rsidRPr="004C1494">
              <w:t>Peering</w:t>
            </w:r>
          </w:p>
        </w:tc>
        <w:tc>
          <w:tcPr>
            <w:tcW w:w="1275" w:type="dxa"/>
          </w:tcPr>
          <w:p w14:paraId="4A648EE3" w14:textId="77777777" w:rsidR="009F3218" w:rsidRDefault="009F3218" w:rsidP="00946B8A">
            <w:pPr>
              <w:pStyle w:val="INDICATORTEXT"/>
              <w:spacing w:before="40" w:after="60"/>
              <w:jc w:val="both"/>
            </w:pPr>
            <w:r>
              <w:rPr>
                <w:noProof/>
                <w:lang w:eastAsia="en-GB"/>
              </w:rPr>
              <w:drawing>
                <wp:inline distT="0" distB="0" distL="0" distR="0" wp14:anchorId="4A648FE4" wp14:editId="4A648FE5">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A648EE4" w14:textId="77777777" w:rsidR="009F3218" w:rsidRDefault="009F3218" w:rsidP="00946B8A">
            <w:pPr>
              <w:pStyle w:val="INDICATORTEXT"/>
              <w:spacing w:before="40" w:after="60"/>
              <w:ind w:left="0"/>
              <w:jc w:val="both"/>
              <w:rPr>
                <w:lang w:eastAsia="en-GB"/>
              </w:rPr>
            </w:pPr>
            <w:r>
              <w:t>These indicators are used to determine your peer groups for assessment purposes.</w:t>
            </w:r>
          </w:p>
        </w:tc>
      </w:tr>
      <w:tr w:rsidR="009F3218" w14:paraId="4A648EE9" w14:textId="77777777" w:rsidTr="00946B8A">
        <w:tc>
          <w:tcPr>
            <w:tcW w:w="1560" w:type="dxa"/>
          </w:tcPr>
          <w:p w14:paraId="4A648EE6" w14:textId="77777777" w:rsidR="009F3218" w:rsidRDefault="009F3218" w:rsidP="00946B8A">
            <w:pPr>
              <w:pStyle w:val="INDICATORTEXT"/>
              <w:spacing w:before="40" w:after="60"/>
              <w:ind w:left="34"/>
              <w:jc w:val="both"/>
            </w:pPr>
            <w:r w:rsidRPr="004C1494">
              <w:t>Core assessed</w:t>
            </w:r>
          </w:p>
        </w:tc>
        <w:tc>
          <w:tcPr>
            <w:tcW w:w="1275" w:type="dxa"/>
          </w:tcPr>
          <w:p w14:paraId="4A648EE7" w14:textId="77777777" w:rsidR="009F3218" w:rsidRDefault="009F3218" w:rsidP="00946B8A">
            <w:pPr>
              <w:pStyle w:val="INDICATORTEXT"/>
              <w:spacing w:before="40" w:after="60"/>
              <w:jc w:val="both"/>
            </w:pPr>
            <w:r>
              <w:rPr>
                <w:noProof/>
                <w:lang w:eastAsia="en-GB"/>
              </w:rPr>
              <w:drawing>
                <wp:inline distT="0" distB="0" distL="0" distR="0" wp14:anchorId="4A648FE6" wp14:editId="4A648FE7">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A648EE8" w14:textId="77777777" w:rsidR="009F3218" w:rsidRDefault="009F3218" w:rsidP="00946B8A">
            <w:pPr>
              <w:pStyle w:val="INDICATORTEXT"/>
              <w:spacing w:before="40" w:after="60"/>
              <w:ind w:left="0"/>
              <w:jc w:val="both"/>
              <w:rPr>
                <w:lang w:eastAsia="en-GB"/>
              </w:rPr>
            </w:pPr>
            <w:r>
              <w:t>These indicators form the core of the assessment, and represent the majority of your final assessment score.</w:t>
            </w:r>
          </w:p>
        </w:tc>
      </w:tr>
      <w:tr w:rsidR="009F3218" w14:paraId="4A648EED" w14:textId="77777777" w:rsidTr="00946B8A">
        <w:tc>
          <w:tcPr>
            <w:tcW w:w="1560" w:type="dxa"/>
          </w:tcPr>
          <w:p w14:paraId="4A648EEA" w14:textId="77777777" w:rsidR="009F3218" w:rsidRDefault="009F3218" w:rsidP="00946B8A">
            <w:pPr>
              <w:pStyle w:val="INDICATORTEXT"/>
              <w:spacing w:before="40" w:after="60"/>
              <w:ind w:left="34"/>
              <w:jc w:val="both"/>
            </w:pPr>
            <w:r w:rsidRPr="004C1494">
              <w:t>Additional assessed</w:t>
            </w:r>
          </w:p>
        </w:tc>
        <w:tc>
          <w:tcPr>
            <w:tcW w:w="1275" w:type="dxa"/>
          </w:tcPr>
          <w:p w14:paraId="4A648EEB" w14:textId="77777777" w:rsidR="009F3218" w:rsidRDefault="009F3218" w:rsidP="00946B8A">
            <w:pPr>
              <w:pStyle w:val="INDICATORTEXT"/>
              <w:spacing w:before="40" w:after="60"/>
              <w:jc w:val="both"/>
            </w:pPr>
            <w:r>
              <w:rPr>
                <w:noProof/>
                <w:lang w:eastAsia="en-GB"/>
              </w:rPr>
              <w:drawing>
                <wp:inline distT="0" distB="0" distL="0" distR="0" wp14:anchorId="4A648FE8" wp14:editId="4A648FE9">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4A648EEC" w14:textId="77777777" w:rsidR="009F3218" w:rsidRDefault="009F3218" w:rsidP="00946B8A">
            <w:pPr>
              <w:pStyle w:val="INDICATORTEXT"/>
              <w:spacing w:before="40" w:after="60"/>
              <w:ind w:left="0"/>
              <w:jc w:val="both"/>
              <w:rPr>
                <w:lang w:eastAsia="en-GB"/>
              </w:rPr>
            </w:pPr>
            <w:r>
              <w:t>These indicators represent more advanced or alternative practices and contribute to a smaller part of your score.</w:t>
            </w:r>
          </w:p>
        </w:tc>
      </w:tr>
      <w:tr w:rsidR="009F3218" w14:paraId="4A648EF1" w14:textId="77777777" w:rsidTr="00946B8A">
        <w:tc>
          <w:tcPr>
            <w:tcW w:w="1560" w:type="dxa"/>
          </w:tcPr>
          <w:p w14:paraId="4A648EEE" w14:textId="77777777" w:rsidR="009F3218" w:rsidRDefault="009F3218" w:rsidP="00946B8A">
            <w:pPr>
              <w:pStyle w:val="INDICATORTEXT"/>
              <w:spacing w:before="40" w:after="60"/>
              <w:ind w:left="34"/>
              <w:jc w:val="both"/>
            </w:pPr>
            <w:r w:rsidRPr="004C1494">
              <w:t>Descriptive</w:t>
            </w:r>
          </w:p>
        </w:tc>
        <w:tc>
          <w:tcPr>
            <w:tcW w:w="1275" w:type="dxa"/>
          </w:tcPr>
          <w:p w14:paraId="4A648EEF" w14:textId="77777777" w:rsidR="009F3218" w:rsidRDefault="009F3218" w:rsidP="00946B8A">
            <w:pPr>
              <w:pStyle w:val="INDICATORTEXT"/>
              <w:spacing w:before="40" w:after="60"/>
              <w:jc w:val="both"/>
            </w:pPr>
            <w:r>
              <w:rPr>
                <w:noProof/>
                <w:lang w:eastAsia="en-GB"/>
              </w:rPr>
              <w:drawing>
                <wp:inline distT="0" distB="0" distL="0" distR="0" wp14:anchorId="4A648FEA" wp14:editId="4A648FEB">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4A648EF0" w14:textId="77777777" w:rsidR="009F3218" w:rsidRDefault="009F3218" w:rsidP="00946B8A">
            <w:pPr>
              <w:pStyle w:val="INDICATORTEXT"/>
              <w:spacing w:before="40" w:after="60"/>
              <w:ind w:left="0"/>
              <w:jc w:val="both"/>
              <w:rPr>
                <w:lang w:eastAsia="en-GB"/>
              </w:rPr>
            </w:pPr>
            <w:r>
              <w:t>These are open-ended narrative indicators, allowing you to describe your activities.</w:t>
            </w:r>
          </w:p>
        </w:tc>
      </w:tr>
    </w:tbl>
    <w:p w14:paraId="4A648EF2" w14:textId="77777777" w:rsidR="009F3218" w:rsidRPr="002F6B3D" w:rsidRDefault="009F3218" w:rsidP="009F3218">
      <w:pPr>
        <w:pStyle w:val="INDICATORTEXT"/>
        <w:spacing w:before="120"/>
        <w:rPr>
          <w:b/>
          <w:lang w:eastAsia="en-GB"/>
        </w:rPr>
      </w:pPr>
      <w:r w:rsidRPr="002F6B3D">
        <w:rPr>
          <w:b/>
          <w:lang w:eastAsia="en-GB"/>
        </w:rPr>
        <w:t>Underneath the indicator</w:t>
      </w:r>
    </w:p>
    <w:p w14:paraId="4A648EF3" w14:textId="77777777" w:rsidR="009F3218" w:rsidRDefault="009F3218" w:rsidP="009F3218">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9F3218" w14:paraId="4A648EF6" w14:textId="77777777" w:rsidTr="00946B8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4A648EF4" w14:textId="77777777" w:rsidR="009F3218" w:rsidRPr="00F67C19" w:rsidRDefault="009F3218" w:rsidP="00946B8A">
            <w:pPr>
              <w:pStyle w:val="SectionIndicatorHeaderText"/>
              <w:rPr>
                <w:rStyle w:val="IntenseEmphasis"/>
                <w:b w:val="0"/>
                <w:i w:val="0"/>
                <w:color w:val="FFFFFF" w:themeColor="background1"/>
              </w:rPr>
            </w:pPr>
            <w:r w:rsidRPr="00F67C19">
              <w:rPr>
                <w:rStyle w:val="IntenseEmphasis"/>
                <w:b w:val="0"/>
                <w:i w:val="0"/>
                <w:color w:val="FFFFFF" w:themeColor="background1"/>
              </w:rPr>
              <w:t>x</w:t>
            </w:r>
            <w:r>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4A648EF5" w14:textId="77777777" w:rsidR="009F3218" w:rsidRPr="00BB6E27" w:rsidRDefault="009F3218" w:rsidP="00946B8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B6E27">
              <w:rPr>
                <w:rStyle w:val="IntenseEmphasis"/>
                <w:b/>
                <w:i w:val="0"/>
                <w:color w:val="FFFFFF" w:themeColor="background1"/>
              </w:rPr>
              <w:t>EXPLANATORY NOTES</w:t>
            </w:r>
          </w:p>
        </w:tc>
      </w:tr>
      <w:tr w:rsidR="009F3218" w:rsidRPr="00D5451C" w14:paraId="4A648EF9" w14:textId="77777777" w:rsidTr="00946B8A">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4A648EF7" w14:textId="77777777" w:rsidR="009F3218" w:rsidRPr="00F667D4" w:rsidRDefault="009F3218" w:rsidP="00946B8A">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4A648EF8" w14:textId="77777777" w:rsidR="009F3218" w:rsidRPr="00B9480C" w:rsidRDefault="009F3218" w:rsidP="00946B8A">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9F3218" w:rsidRPr="00D5451C" w14:paraId="4A648EFC" w14:textId="77777777" w:rsidTr="00946B8A">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4A648EFA" w14:textId="77777777" w:rsidR="009F3218" w:rsidRPr="00F667D4" w:rsidRDefault="009F3218" w:rsidP="00946B8A">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4A648EFB" w14:textId="77777777" w:rsidR="009F3218" w:rsidRPr="00CC7769" w:rsidRDefault="009F3218" w:rsidP="00946B8A">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9F3218" w:rsidRPr="00D5451C" w14:paraId="4A648EFE" w14:textId="77777777" w:rsidTr="00946B8A">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4A648EFD" w14:textId="77777777" w:rsidR="009F3218" w:rsidRPr="00837EA2" w:rsidRDefault="009F3218" w:rsidP="00946B8A">
            <w:pPr>
              <w:pStyle w:val="INDICATORTEXT"/>
              <w:spacing w:before="0"/>
              <w:jc w:val="both"/>
              <w:rPr>
                <w:b/>
              </w:rPr>
            </w:pPr>
            <w:r>
              <w:rPr>
                <w:b/>
              </w:rPr>
              <w:t>LOGIC</w:t>
            </w:r>
          </w:p>
        </w:tc>
      </w:tr>
      <w:tr w:rsidR="009F3218" w:rsidRPr="00D5451C" w14:paraId="4A648F01" w14:textId="77777777" w:rsidTr="00946B8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A648EFF" w14:textId="77777777" w:rsidR="009F3218" w:rsidRPr="00F667D4" w:rsidRDefault="009F3218" w:rsidP="00946B8A">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4A648F00" w14:textId="77777777" w:rsidR="009F3218" w:rsidRPr="00CC7769" w:rsidRDefault="009F3218" w:rsidP="00946B8A">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9F3218" w:rsidRPr="00D5451C" w14:paraId="4A648F03" w14:textId="77777777" w:rsidTr="00946B8A">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4A648F02" w14:textId="77777777" w:rsidR="009F3218" w:rsidRPr="00F667D4" w:rsidRDefault="009F3218" w:rsidP="00946B8A">
            <w:pPr>
              <w:pStyle w:val="INDICATORTEXT"/>
              <w:spacing w:before="0"/>
              <w:jc w:val="both"/>
              <w:rPr>
                <w:b/>
              </w:rPr>
            </w:pPr>
            <w:r w:rsidRPr="00F667D4">
              <w:rPr>
                <w:b/>
              </w:rPr>
              <w:t>ASSESSMENT</w:t>
            </w:r>
          </w:p>
        </w:tc>
      </w:tr>
      <w:tr w:rsidR="009F3218" w:rsidRPr="00D5451C" w14:paraId="4A648F06" w14:textId="77777777" w:rsidTr="00946B8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A648F04" w14:textId="77777777" w:rsidR="009F3218" w:rsidRPr="00F667D4" w:rsidRDefault="009F3218" w:rsidP="00946B8A">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4A648F05" w14:textId="77777777" w:rsidR="009F3218" w:rsidRDefault="009F3218" w:rsidP="00946B8A">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9F3218" w:rsidRPr="00D5451C" w14:paraId="4A648F09" w14:textId="77777777" w:rsidTr="00946B8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4A648F07" w14:textId="77777777" w:rsidR="009F3218" w:rsidRDefault="009F3218" w:rsidP="00946B8A">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4A648F08" w14:textId="77777777" w:rsidR="009F3218" w:rsidRDefault="009F3218" w:rsidP="00946B8A">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9F3218" w:rsidRPr="00D5451C" w14:paraId="4A648F0C" w14:textId="77777777" w:rsidTr="00946B8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4A648F0A" w14:textId="77777777" w:rsidR="009F3218" w:rsidRPr="00F67C19" w:rsidRDefault="009F3218" w:rsidP="00946B8A">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4A648F0B" w14:textId="77777777" w:rsidR="009F3218" w:rsidRPr="00BB6E27" w:rsidRDefault="009F3218" w:rsidP="00946B8A">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9F3218" w:rsidRPr="00D5451C" w14:paraId="4A648F0F" w14:textId="77777777" w:rsidTr="00946B8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4A648F0D" w14:textId="77777777" w:rsidR="009F3218" w:rsidRPr="000D72DF" w:rsidRDefault="009F3218" w:rsidP="00946B8A">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4A648F0E" w14:textId="77777777" w:rsidR="009F3218" w:rsidRPr="00F83E7B" w:rsidRDefault="009F3218" w:rsidP="00946B8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7BBE">
              <w:rPr>
                <w:szCs w:val="18"/>
              </w:rPr>
              <w:t>Definitions of specific terms that are used in the indicator are defined here.</w:t>
            </w:r>
          </w:p>
        </w:tc>
      </w:tr>
    </w:tbl>
    <w:p w14:paraId="4A648F10"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9175D1">
          <w:footerReference w:type="first" r:id="rId24"/>
          <w:pgSz w:w="11900" w:h="16840"/>
          <w:pgMar w:top="1440" w:right="1616" w:bottom="1440" w:left="1616" w:header="708" w:footer="708" w:gutter="0"/>
          <w:cols w:space="708"/>
          <w:titlePg/>
          <w:docGrid w:linePitch="360"/>
        </w:sectPr>
      </w:pPr>
    </w:p>
    <w:bookmarkStart w:id="2" w:name="_Toc360179415" w:displacedByCustomXml="next"/>
    <w:sdt>
      <w:sdtPr>
        <w:rPr>
          <w:rFonts w:ascii="Arial" w:hAnsi="Arial" w:cs="Arial"/>
          <w:bCs w:val="0"/>
          <w:color w:val="auto"/>
          <w:sz w:val="20"/>
          <w:szCs w:val="20"/>
        </w:rPr>
        <w:id w:val="-1775088737"/>
        <w:docPartObj>
          <w:docPartGallery w:val="Table of Contents"/>
          <w:docPartUnique/>
        </w:docPartObj>
      </w:sdtPr>
      <w:sdtEndPr>
        <w:rPr>
          <w:b/>
          <w:noProof/>
        </w:rPr>
      </w:sdtEndPr>
      <w:sdtContent>
        <w:p w14:paraId="2A9F39C1" w14:textId="77777777" w:rsidR="00946B8A" w:rsidRDefault="004A543A" w:rsidP="00C01664">
          <w:pPr>
            <w:pStyle w:val="TOCHeading"/>
            <w:rPr>
              <w:noProof/>
            </w:rPr>
          </w:pPr>
          <w:r w:rsidRPr="00F45CBF">
            <w:rPr>
              <w:rFonts w:ascii="Arial" w:hAnsi="Arial" w:cs="Arial"/>
            </w:rPr>
            <w:t>Table of Contents</w:t>
          </w:r>
          <w:r w:rsidR="00202278" w:rsidRPr="00F45CBF">
            <w:rPr>
              <w:rFonts w:ascii="Arial" w:hAnsi="Arial" w:cs="Arial"/>
              <w:bCs w:val="0"/>
            </w:rPr>
            <w:fldChar w:fldCharType="begin"/>
          </w:r>
          <w:r w:rsidRPr="00F45CBF">
            <w:rPr>
              <w:rFonts w:ascii="Arial" w:hAnsi="Arial" w:cs="Arial"/>
            </w:rPr>
            <w:instrText xml:space="preserve"> TOC \o "1-3" \h \z \u </w:instrText>
          </w:r>
          <w:r w:rsidR="00202278" w:rsidRPr="00F45CBF">
            <w:rPr>
              <w:rFonts w:ascii="Arial" w:hAnsi="Arial" w:cs="Arial"/>
              <w:bCs w:val="0"/>
            </w:rPr>
            <w:fldChar w:fldCharType="separate"/>
          </w:r>
        </w:p>
        <w:p w14:paraId="39776586" w14:textId="46CC3206" w:rsidR="00946B8A" w:rsidRDefault="00D13968">
          <w:pPr>
            <w:pStyle w:val="TOC1"/>
            <w:rPr>
              <w:rFonts w:asciiTheme="minorHAnsi" w:eastAsiaTheme="minorEastAsia" w:hAnsiTheme="minorHAnsi" w:cstheme="minorBidi"/>
              <w:sz w:val="22"/>
              <w:szCs w:val="22"/>
              <w:lang w:eastAsia="en-GB"/>
            </w:rPr>
          </w:pPr>
          <w:hyperlink w:anchor="_Toc460580966" w:history="1">
            <w:r w:rsidR="00946B8A" w:rsidRPr="007526D5">
              <w:rPr>
                <w:rStyle w:val="Hyperlink"/>
              </w:rPr>
              <w:t>Understanding this document</w:t>
            </w:r>
            <w:r w:rsidR="00946B8A">
              <w:rPr>
                <w:webHidden/>
              </w:rPr>
              <w:tab/>
            </w:r>
            <w:r w:rsidR="00946B8A">
              <w:rPr>
                <w:webHidden/>
              </w:rPr>
              <w:fldChar w:fldCharType="begin"/>
            </w:r>
            <w:r w:rsidR="00946B8A">
              <w:rPr>
                <w:webHidden/>
              </w:rPr>
              <w:instrText xml:space="preserve"> PAGEREF _Toc460580966 \h </w:instrText>
            </w:r>
            <w:r w:rsidR="00946B8A">
              <w:rPr>
                <w:webHidden/>
              </w:rPr>
            </w:r>
            <w:r w:rsidR="00946B8A">
              <w:rPr>
                <w:webHidden/>
              </w:rPr>
              <w:fldChar w:fldCharType="separate"/>
            </w:r>
            <w:r w:rsidR="007D6D20">
              <w:rPr>
                <w:webHidden/>
              </w:rPr>
              <w:t>2</w:t>
            </w:r>
            <w:r w:rsidR="00946B8A">
              <w:rPr>
                <w:webHidden/>
              </w:rPr>
              <w:fldChar w:fldCharType="end"/>
            </w:r>
          </w:hyperlink>
        </w:p>
        <w:p w14:paraId="347E994D" w14:textId="1DBD3876" w:rsidR="00946B8A" w:rsidRDefault="00D13968">
          <w:pPr>
            <w:pStyle w:val="TOC1"/>
            <w:rPr>
              <w:rFonts w:asciiTheme="minorHAnsi" w:eastAsiaTheme="minorEastAsia" w:hAnsiTheme="minorHAnsi" w:cstheme="minorBidi"/>
              <w:sz w:val="22"/>
              <w:szCs w:val="22"/>
              <w:lang w:eastAsia="en-GB"/>
            </w:rPr>
          </w:pPr>
          <w:hyperlink w:anchor="_Toc460580967" w:history="1">
            <w:r w:rsidR="00946B8A" w:rsidRPr="007526D5">
              <w:rPr>
                <w:rStyle w:val="Hyperlink"/>
              </w:rPr>
              <w:t>Pathways through the module</w:t>
            </w:r>
            <w:r w:rsidR="00946B8A">
              <w:rPr>
                <w:webHidden/>
              </w:rPr>
              <w:tab/>
            </w:r>
            <w:r w:rsidR="00946B8A">
              <w:rPr>
                <w:webHidden/>
              </w:rPr>
              <w:fldChar w:fldCharType="begin"/>
            </w:r>
            <w:r w:rsidR="00946B8A">
              <w:rPr>
                <w:webHidden/>
              </w:rPr>
              <w:instrText xml:space="preserve"> PAGEREF _Toc460580967 \h </w:instrText>
            </w:r>
            <w:r w:rsidR="00946B8A">
              <w:rPr>
                <w:webHidden/>
              </w:rPr>
            </w:r>
            <w:r w:rsidR="00946B8A">
              <w:rPr>
                <w:webHidden/>
              </w:rPr>
              <w:fldChar w:fldCharType="separate"/>
            </w:r>
            <w:r w:rsidR="007D6D20">
              <w:rPr>
                <w:webHidden/>
              </w:rPr>
              <w:t>4</w:t>
            </w:r>
            <w:r w:rsidR="00946B8A">
              <w:rPr>
                <w:webHidden/>
              </w:rPr>
              <w:fldChar w:fldCharType="end"/>
            </w:r>
          </w:hyperlink>
        </w:p>
        <w:p w14:paraId="77CBEDB8" w14:textId="4FF10197" w:rsidR="00946B8A" w:rsidRDefault="00D13968">
          <w:pPr>
            <w:pStyle w:val="TOC1"/>
            <w:rPr>
              <w:rFonts w:asciiTheme="minorHAnsi" w:eastAsiaTheme="minorEastAsia" w:hAnsiTheme="minorHAnsi" w:cstheme="minorBidi"/>
              <w:sz w:val="22"/>
              <w:szCs w:val="22"/>
              <w:lang w:eastAsia="en-GB"/>
            </w:rPr>
          </w:pPr>
          <w:hyperlink w:anchor="_Toc460580968" w:history="1">
            <w:r w:rsidR="00946B8A" w:rsidRPr="007526D5">
              <w:rPr>
                <w:rStyle w:val="Hyperlink"/>
              </w:rPr>
              <w:t>Preface</w:t>
            </w:r>
            <w:r w:rsidR="00946B8A">
              <w:rPr>
                <w:webHidden/>
              </w:rPr>
              <w:tab/>
            </w:r>
            <w:r w:rsidR="00946B8A">
              <w:rPr>
                <w:webHidden/>
              </w:rPr>
              <w:fldChar w:fldCharType="begin"/>
            </w:r>
            <w:r w:rsidR="00946B8A">
              <w:rPr>
                <w:webHidden/>
              </w:rPr>
              <w:instrText xml:space="preserve"> PAGEREF _Toc460580968 \h </w:instrText>
            </w:r>
            <w:r w:rsidR="00946B8A">
              <w:rPr>
                <w:webHidden/>
              </w:rPr>
            </w:r>
            <w:r w:rsidR="00946B8A">
              <w:rPr>
                <w:webHidden/>
              </w:rPr>
              <w:fldChar w:fldCharType="separate"/>
            </w:r>
            <w:r w:rsidR="007D6D20">
              <w:rPr>
                <w:webHidden/>
              </w:rPr>
              <w:t>5</w:t>
            </w:r>
            <w:r w:rsidR="00946B8A">
              <w:rPr>
                <w:webHidden/>
              </w:rPr>
              <w:fldChar w:fldCharType="end"/>
            </w:r>
          </w:hyperlink>
        </w:p>
        <w:p w14:paraId="656BA85F" w14:textId="2E84BDA9" w:rsidR="00946B8A" w:rsidRDefault="00D13968">
          <w:pPr>
            <w:pStyle w:val="TOC2"/>
            <w:rPr>
              <w:rFonts w:asciiTheme="minorHAnsi" w:eastAsiaTheme="minorEastAsia" w:hAnsiTheme="minorHAnsi" w:cstheme="minorBidi"/>
              <w:sz w:val="22"/>
              <w:szCs w:val="22"/>
              <w:lang w:eastAsia="en-GB"/>
            </w:rPr>
          </w:pPr>
          <w:hyperlink w:anchor="_Toc460580969" w:history="1">
            <w:r w:rsidR="00946B8A" w:rsidRPr="007526D5">
              <w:rPr>
                <w:rStyle w:val="Hyperlink"/>
              </w:rPr>
              <w:t>Feedback</w:t>
            </w:r>
            <w:r w:rsidR="00946B8A">
              <w:rPr>
                <w:webHidden/>
              </w:rPr>
              <w:tab/>
            </w:r>
            <w:r w:rsidR="00946B8A">
              <w:rPr>
                <w:webHidden/>
              </w:rPr>
              <w:fldChar w:fldCharType="begin"/>
            </w:r>
            <w:r w:rsidR="00946B8A">
              <w:rPr>
                <w:webHidden/>
              </w:rPr>
              <w:instrText xml:space="preserve"> PAGEREF _Toc460580969 \h </w:instrText>
            </w:r>
            <w:r w:rsidR="00946B8A">
              <w:rPr>
                <w:webHidden/>
              </w:rPr>
            </w:r>
            <w:r w:rsidR="00946B8A">
              <w:rPr>
                <w:webHidden/>
              </w:rPr>
              <w:fldChar w:fldCharType="separate"/>
            </w:r>
            <w:r w:rsidR="007D6D20">
              <w:rPr>
                <w:webHidden/>
              </w:rPr>
              <w:t>6</w:t>
            </w:r>
            <w:r w:rsidR="00946B8A">
              <w:rPr>
                <w:webHidden/>
              </w:rPr>
              <w:fldChar w:fldCharType="end"/>
            </w:r>
          </w:hyperlink>
        </w:p>
        <w:p w14:paraId="6E274084" w14:textId="2B638D78" w:rsidR="00946B8A" w:rsidRDefault="00D13968">
          <w:pPr>
            <w:pStyle w:val="TOC2"/>
            <w:rPr>
              <w:rFonts w:asciiTheme="minorHAnsi" w:eastAsiaTheme="minorEastAsia" w:hAnsiTheme="minorHAnsi" w:cstheme="minorBidi"/>
              <w:sz w:val="22"/>
              <w:szCs w:val="22"/>
              <w:lang w:eastAsia="en-GB"/>
            </w:rPr>
          </w:pPr>
          <w:hyperlink w:anchor="_Toc460580970" w:history="1">
            <w:r w:rsidR="00946B8A" w:rsidRPr="007526D5">
              <w:rPr>
                <w:rStyle w:val="Hyperlink"/>
              </w:rPr>
              <w:t>Feedback</w:t>
            </w:r>
            <w:r w:rsidR="00946B8A">
              <w:rPr>
                <w:webHidden/>
              </w:rPr>
              <w:tab/>
            </w:r>
            <w:r w:rsidR="00946B8A">
              <w:rPr>
                <w:webHidden/>
              </w:rPr>
              <w:fldChar w:fldCharType="begin"/>
            </w:r>
            <w:r w:rsidR="00946B8A">
              <w:rPr>
                <w:webHidden/>
              </w:rPr>
              <w:instrText xml:space="preserve"> PAGEREF _Toc460580970 \h </w:instrText>
            </w:r>
            <w:r w:rsidR="00946B8A">
              <w:rPr>
                <w:webHidden/>
              </w:rPr>
            </w:r>
            <w:r w:rsidR="00946B8A">
              <w:rPr>
                <w:webHidden/>
              </w:rPr>
              <w:fldChar w:fldCharType="separate"/>
            </w:r>
            <w:r w:rsidR="007D6D20">
              <w:rPr>
                <w:webHidden/>
              </w:rPr>
              <w:t>14</w:t>
            </w:r>
            <w:r w:rsidR="00946B8A">
              <w:rPr>
                <w:webHidden/>
              </w:rPr>
              <w:fldChar w:fldCharType="end"/>
            </w:r>
          </w:hyperlink>
        </w:p>
        <w:p w14:paraId="72E2F964" w14:textId="4C204AC6" w:rsidR="00946B8A" w:rsidRDefault="00D13968">
          <w:pPr>
            <w:pStyle w:val="TOC2"/>
            <w:rPr>
              <w:rFonts w:asciiTheme="minorHAnsi" w:eastAsiaTheme="minorEastAsia" w:hAnsiTheme="minorHAnsi" w:cstheme="minorBidi"/>
              <w:sz w:val="22"/>
              <w:szCs w:val="22"/>
              <w:lang w:eastAsia="en-GB"/>
            </w:rPr>
          </w:pPr>
          <w:hyperlink w:anchor="_Toc460580971" w:history="1">
            <w:r w:rsidR="00946B8A" w:rsidRPr="007526D5">
              <w:rPr>
                <w:rStyle w:val="Hyperlink"/>
              </w:rPr>
              <w:t>Contact details</w:t>
            </w:r>
            <w:r w:rsidR="00946B8A">
              <w:rPr>
                <w:webHidden/>
              </w:rPr>
              <w:tab/>
            </w:r>
            <w:r w:rsidR="00946B8A">
              <w:rPr>
                <w:webHidden/>
              </w:rPr>
              <w:fldChar w:fldCharType="begin"/>
            </w:r>
            <w:r w:rsidR="00946B8A">
              <w:rPr>
                <w:webHidden/>
              </w:rPr>
              <w:instrText xml:space="preserve"> PAGEREF _Toc460580971 \h </w:instrText>
            </w:r>
            <w:r w:rsidR="00946B8A">
              <w:rPr>
                <w:webHidden/>
              </w:rPr>
            </w:r>
            <w:r w:rsidR="00946B8A">
              <w:rPr>
                <w:webHidden/>
              </w:rPr>
              <w:fldChar w:fldCharType="separate"/>
            </w:r>
            <w:r w:rsidR="007D6D20">
              <w:rPr>
                <w:webHidden/>
              </w:rPr>
              <w:t>16</w:t>
            </w:r>
            <w:r w:rsidR="00946B8A">
              <w:rPr>
                <w:webHidden/>
              </w:rPr>
              <w:fldChar w:fldCharType="end"/>
            </w:r>
          </w:hyperlink>
        </w:p>
        <w:p w14:paraId="088671D5" w14:textId="193A5A8E" w:rsidR="00946B8A" w:rsidRDefault="00D13968">
          <w:pPr>
            <w:pStyle w:val="TOC2"/>
            <w:rPr>
              <w:rFonts w:asciiTheme="minorHAnsi" w:eastAsiaTheme="minorEastAsia" w:hAnsiTheme="minorHAnsi" w:cstheme="minorBidi"/>
              <w:sz w:val="22"/>
              <w:szCs w:val="22"/>
              <w:lang w:eastAsia="en-GB"/>
            </w:rPr>
          </w:pPr>
          <w:hyperlink w:anchor="_Toc460580972" w:history="1">
            <w:r w:rsidR="00946B8A" w:rsidRPr="007526D5">
              <w:rPr>
                <w:rStyle w:val="Hyperlink"/>
              </w:rPr>
              <w:t>Final review and submission</w:t>
            </w:r>
            <w:r w:rsidR="00946B8A">
              <w:rPr>
                <w:webHidden/>
              </w:rPr>
              <w:tab/>
            </w:r>
            <w:r w:rsidR="00946B8A">
              <w:rPr>
                <w:webHidden/>
              </w:rPr>
              <w:fldChar w:fldCharType="begin"/>
            </w:r>
            <w:r w:rsidR="00946B8A">
              <w:rPr>
                <w:webHidden/>
              </w:rPr>
              <w:instrText xml:space="preserve"> PAGEREF _Toc460580972 \h </w:instrText>
            </w:r>
            <w:r w:rsidR="00946B8A">
              <w:rPr>
                <w:webHidden/>
              </w:rPr>
            </w:r>
            <w:r w:rsidR="00946B8A">
              <w:rPr>
                <w:webHidden/>
              </w:rPr>
              <w:fldChar w:fldCharType="separate"/>
            </w:r>
            <w:r w:rsidR="007D6D20">
              <w:rPr>
                <w:webHidden/>
              </w:rPr>
              <w:t>17</w:t>
            </w:r>
            <w:r w:rsidR="00946B8A">
              <w:rPr>
                <w:webHidden/>
              </w:rPr>
              <w:fldChar w:fldCharType="end"/>
            </w:r>
          </w:hyperlink>
        </w:p>
        <w:p w14:paraId="4A648F17" w14:textId="77777777" w:rsidR="004A543A" w:rsidRDefault="00202278">
          <w:r w:rsidRPr="00F45CBF">
            <w:rPr>
              <w:b/>
              <w:bCs/>
              <w:noProof/>
            </w:rPr>
            <w:fldChar w:fldCharType="end"/>
          </w:r>
        </w:p>
      </w:sdtContent>
    </w:sdt>
    <w:p w14:paraId="4A648F18" w14:textId="77777777" w:rsidR="00C51E77" w:rsidRDefault="00C51E77">
      <w:pPr>
        <w:widowControl/>
        <w:autoSpaceDE/>
        <w:autoSpaceDN/>
        <w:adjustRightInd/>
        <w:spacing w:before="0" w:after="0" w:line="240" w:lineRule="auto"/>
        <w:sectPr w:rsidR="00C51E77" w:rsidSect="009175D1">
          <w:headerReference w:type="default" r:id="rId25"/>
          <w:headerReference w:type="first" r:id="rId26"/>
          <w:footerReference w:type="first" r:id="rId27"/>
          <w:pgSz w:w="11900" w:h="16840"/>
          <w:pgMar w:top="1440" w:right="1616" w:bottom="1440" w:left="1616" w:header="708" w:footer="708" w:gutter="0"/>
          <w:cols w:space="708"/>
          <w:titlePg/>
          <w:docGrid w:linePitch="360"/>
        </w:sectPr>
      </w:pPr>
    </w:p>
    <w:p w14:paraId="4A648F19" w14:textId="72BAA3EA" w:rsidR="00420D93" w:rsidRDefault="00420D93" w:rsidP="00420D93">
      <w:pPr>
        <w:pStyle w:val="Heading1"/>
      </w:pPr>
      <w:bookmarkStart w:id="3" w:name="_Toc367895931"/>
      <w:bookmarkStart w:id="4" w:name="_Toc460580967"/>
      <w:r>
        <w:lastRenderedPageBreak/>
        <w:t>Pathways through the module</w:t>
      </w:r>
      <w:bookmarkEnd w:id="3"/>
      <w:bookmarkEnd w:id="4"/>
    </w:p>
    <w:p w14:paraId="4A648F1A" w14:textId="378E9625" w:rsidR="00420D93" w:rsidRDefault="00BB7814" w:rsidP="009F3218">
      <w:pPr>
        <w:jc w:val="center"/>
      </w:pPr>
      <w:r>
        <w:rPr>
          <w:noProof/>
          <w:lang w:eastAsia="en-GB"/>
        </w:rPr>
        <mc:AlternateContent>
          <mc:Choice Requires="wps">
            <w:drawing>
              <wp:anchor distT="0" distB="0" distL="114300" distR="114300" simplePos="0" relativeHeight="251664384" behindDoc="0" locked="0" layoutInCell="1" allowOverlap="1" wp14:anchorId="7422CDD9" wp14:editId="571D1344">
                <wp:simplePos x="0" y="0"/>
                <wp:positionH relativeFrom="column">
                  <wp:posOffset>1047750</wp:posOffset>
                </wp:positionH>
                <wp:positionV relativeFrom="paragraph">
                  <wp:posOffset>50800</wp:posOffset>
                </wp:positionV>
                <wp:extent cx="3419410" cy="413492"/>
                <wp:effectExtent l="0" t="0" r="0" b="5715"/>
                <wp:wrapNone/>
                <wp:docPr id="3" name="Rectangle 3"/>
                <wp:cNvGraphicFramePr/>
                <a:graphic xmlns:a="http://schemas.openxmlformats.org/drawingml/2006/main">
                  <a:graphicData uri="http://schemas.microsoft.com/office/word/2010/wordprocessingShape">
                    <wps:wsp>
                      <wps:cNvSpPr/>
                      <wps:spPr>
                        <a:xfrm>
                          <a:off x="0" y="0"/>
                          <a:ext cx="3419410" cy="413492"/>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8A9A1C" w14:textId="2CE51550" w:rsidR="00C530DC" w:rsidRDefault="00C530DC" w:rsidP="0059097F">
                            <w:pPr>
                              <w:pStyle w:val="NormalWeb"/>
                              <w:shd w:val="clear" w:color="auto" w:fill="A6A6A6" w:themeFill="background1" w:themeFillShade="A6"/>
                              <w:spacing w:before="0" w:beforeAutospacing="0" w:after="0" w:afterAutospacing="0"/>
                            </w:pPr>
                            <w:r>
                              <w:rPr>
                                <w:rFonts w:ascii="Arial" w:eastAsia="Times New Roman" w:hAnsi="Arial" w:cs="Arial"/>
                                <w:b/>
                                <w:bCs/>
                                <w:color w:val="FFFFFF"/>
                                <w:kern w:val="24"/>
                              </w:rPr>
                              <w:t>CM 01</w:t>
                            </w:r>
                            <w:r>
                              <w:rPr>
                                <w:rFonts w:ascii="Arial" w:eastAsia="Times New Roman" w:hAnsi="Arial" w:cs="Arial"/>
                                <w:color w:val="FFFFFF"/>
                                <w:kern w:val="24"/>
                              </w:rPr>
                              <w:t>: Indicate what data verification processes, if any, your report has undergone</w:t>
                            </w:r>
                          </w:p>
                        </w:txbxContent>
                      </wps:txbx>
                      <wps:bodyPr wrap="square" rtlCol="0" anchor="ctr"/>
                    </wps:wsp>
                  </a:graphicData>
                </a:graphic>
              </wp:anchor>
            </w:drawing>
          </mc:Choice>
          <mc:Fallback>
            <w:pict>
              <v:rect w14:anchorId="7422CDD9" id="Rectangle 3" o:spid="_x0000_s1026" style="position:absolute;left:0;text-align:left;margin-left:82.5pt;margin-top:4pt;width:269.25pt;height:32.5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" fillcolor="#a5a5a5 [2092]" stroked="f" strokeweight="2pt">
                <v:textbox>
                  <w:txbxContent>
                    <w:p w14:paraId="4A8A9A1C" w14:textId="2CE51550" w:rsidR="00C530DC" w:rsidRDefault="00C530DC" w:rsidP="0059097F">
                      <w:pPr>
                        <w:pStyle w:val="NormalWeb"/>
                        <w:shd w:val="clear" w:color="auto" w:fill="A6A6A6" w:themeFill="background1" w:themeFillShade="A6"/>
                        <w:spacing w:before="0" w:beforeAutospacing="0" w:after="0" w:afterAutospacing="0"/>
                      </w:pPr>
                      <w:r>
                        <w:rPr>
                          <w:rFonts w:ascii="Arial" w:eastAsia="Times New Roman" w:hAnsi="Arial" w:cs="Arial"/>
                          <w:b/>
                          <w:bCs/>
                          <w:color w:val="FFFFFF"/>
                          <w:kern w:val="24"/>
                        </w:rPr>
                        <w:t>CM 01</w:t>
                      </w:r>
                      <w:r>
                        <w:rPr>
                          <w:rFonts w:ascii="Arial" w:eastAsia="Times New Roman" w:hAnsi="Arial" w:cs="Arial"/>
                          <w:color w:val="FFFFFF"/>
                          <w:kern w:val="24"/>
                        </w:rPr>
                        <w:t>: Indicate what data verification processes, if any, your report has undergone</w:t>
                      </w:r>
                    </w:p>
                  </w:txbxContent>
                </v:textbox>
              </v:rect>
            </w:pict>
          </mc:Fallback>
        </mc:AlternateContent>
      </w:r>
    </w:p>
    <w:p w14:paraId="4A648F1B" w14:textId="444FACD3" w:rsidR="00420D93" w:rsidRDefault="00B86219" w:rsidP="009F3218">
      <w:pPr>
        <w:jc w:val="center"/>
      </w:pPr>
      <w:r>
        <w:rPr>
          <w:noProof/>
          <w:lang w:eastAsia="en-GB"/>
        </w:rPr>
        <mc:AlternateContent>
          <mc:Choice Requires="wps">
            <w:drawing>
              <wp:anchor distT="0" distB="0" distL="114300" distR="114300" simplePos="0" relativeHeight="251662336" behindDoc="0" locked="0" layoutInCell="1" allowOverlap="1" wp14:anchorId="315DCFE6" wp14:editId="6D9F1442">
                <wp:simplePos x="0" y="0"/>
                <wp:positionH relativeFrom="column">
                  <wp:posOffset>2757170</wp:posOffset>
                </wp:positionH>
                <wp:positionV relativeFrom="paragraph">
                  <wp:posOffset>151765</wp:posOffset>
                </wp:positionV>
                <wp:extent cx="0" cy="69850"/>
                <wp:effectExtent l="57150" t="0" r="57150" b="63500"/>
                <wp:wrapNone/>
                <wp:docPr id="4" name="Straight Arrow Connector 4"/>
                <wp:cNvGraphicFramePr/>
                <a:graphic xmlns:a="http://schemas.openxmlformats.org/drawingml/2006/main">
                  <a:graphicData uri="http://schemas.microsoft.com/office/word/2010/wordprocessingShape">
                    <wps:wsp>
                      <wps:cNvCnPr/>
                      <wps:spPr>
                        <a:xfrm>
                          <a:off x="0" y="0"/>
                          <a:ext cx="0" cy="6985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w:pict>
              <v:shapetype id="_x0000_t32" coordsize="21600,21600" o:oned="t" filled="f" o:spt="32" path="m,l21600,21600e" w14:anchorId="4C997665">
                <v:path fillok="f" arrowok="t" o:connecttype="none"/>
                <o:lock v:ext="edit" shapetype="t"/>
              </v:shapetype>
              <v:shape id="Straight Arrow Connector 4" style="position:absolute;margin-left:217.1pt;margin-top:11.95pt;width:0;height:5.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4579b8 [3044]"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">
                <v:stroke endarrow="block" endarrowlength="short"/>
              </v:shape>
            </w:pict>
          </mc:Fallback>
        </mc:AlternateContent>
      </w:r>
      <w:r w:rsidRPr="00FD306C">
        <w:rPr>
          <w:noProof/>
          <w:lang w:eastAsia="en-GB"/>
        </w:rPr>
        <mc:AlternateContent>
          <mc:Choice Requires="wpg">
            <w:drawing>
              <wp:anchor distT="0" distB="0" distL="114300" distR="114300" simplePos="0" relativeHeight="251652096" behindDoc="0" locked="0" layoutInCell="1" allowOverlap="1" wp14:anchorId="4A648FEC" wp14:editId="0CA3BEB7">
                <wp:simplePos x="0" y="0"/>
                <wp:positionH relativeFrom="column">
                  <wp:posOffset>1037073</wp:posOffset>
                </wp:positionH>
                <wp:positionV relativeFrom="page">
                  <wp:posOffset>2172350</wp:posOffset>
                </wp:positionV>
                <wp:extent cx="3423285" cy="2051685"/>
                <wp:effectExtent l="0" t="0" r="5715" b="5715"/>
                <wp:wrapNone/>
                <wp:docPr id="2" name="Group 39"/>
                <wp:cNvGraphicFramePr/>
                <a:graphic xmlns:a="http://schemas.openxmlformats.org/drawingml/2006/main">
                  <a:graphicData uri="http://schemas.microsoft.com/office/word/2010/wordprocessingGroup">
                    <wpg:wgp>
                      <wpg:cNvGrpSpPr/>
                      <wpg:grpSpPr>
                        <a:xfrm>
                          <a:off x="0" y="0"/>
                          <a:ext cx="3423285" cy="2051685"/>
                          <a:chOff x="1915160" y="0"/>
                          <a:chExt cx="3425370" cy="1964892"/>
                        </a:xfrm>
                      </wpg:grpSpPr>
                      <wps:wsp>
                        <wps:cNvPr id="5" name="Rectangle 5"/>
                        <wps:cNvSpPr/>
                        <wps:spPr>
                          <a:xfrm>
                            <a:off x="1915160" y="1712892"/>
                            <a:ext cx="342537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A" w14:textId="32C9CD2C" w:rsidR="00C530DC" w:rsidRDefault="00C530DC" w:rsidP="009F3218">
                              <w:pPr>
                                <w:pStyle w:val="NormalWeb"/>
                                <w:spacing w:before="0" w:beforeAutospacing="0" w:after="0" w:afterAutospacing="0"/>
                              </w:pPr>
                              <w:r>
                                <w:rPr>
                                  <w:rFonts w:ascii="Arial" w:eastAsia="Times New Roman" w:hAnsi="Arial" w:cs="Arial"/>
                                  <w:b/>
                                  <w:bCs/>
                                  <w:color w:val="FFFFFF"/>
                                  <w:kern w:val="24"/>
                                </w:rPr>
                                <w:t xml:space="preserve">CM 06: </w:t>
                              </w:r>
                              <w:r>
                                <w:rPr>
                                  <w:rFonts w:ascii="Arial" w:hAnsi="Arial" w:cs="Arial"/>
                                  <w:color w:val="FFFFFF" w:themeColor="light1"/>
                                  <w:kern w:val="24"/>
                                </w:rPr>
                                <w:t>Submit your responses</w:t>
                              </w:r>
                            </w:p>
                          </w:txbxContent>
                        </wps:txbx>
                        <wps:bodyPr wrap="square" rtlCol="0" anchor="ctr"/>
                      </wps:wsp>
                      <wps:wsp>
                        <wps:cNvPr id="6" name="Rectangle 6"/>
                        <wps:cNvSpPr/>
                        <wps:spPr>
                          <a:xfrm>
                            <a:off x="1917065" y="463176"/>
                            <a:ext cx="3421493"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B" w14:textId="6D291434" w:rsidR="00C530DC" w:rsidRDefault="00C530DC" w:rsidP="009F3218">
                              <w:pPr>
                                <w:pStyle w:val="NormalWeb"/>
                                <w:spacing w:before="0" w:beforeAutospacing="0" w:after="0" w:afterAutospacing="0"/>
                              </w:pPr>
                              <w:r>
                                <w:rPr>
                                  <w:rFonts w:ascii="Arial" w:eastAsia="Times New Roman" w:hAnsi="Arial" w:cs="Arial"/>
                                  <w:b/>
                                  <w:bCs/>
                                  <w:color w:val="FFFFFF"/>
                                  <w:kern w:val="24"/>
                                </w:rPr>
                                <w:t xml:space="preserve">CM 03: </w:t>
                              </w:r>
                              <w:r>
                                <w:rPr>
                                  <w:rFonts w:ascii="Arial" w:hAnsi="Arial" w:cs="Arial"/>
                                  <w:color w:val="FFFFFF" w:themeColor="light1"/>
                                  <w:kern w:val="24"/>
                                </w:rPr>
                                <w:t>Suggestions or comments on the Reporting and Assessment process</w:t>
                              </w:r>
                            </w:p>
                          </w:txbxContent>
                        </wps:txbx>
                        <wps:bodyPr wrap="square" rtlCol="0" anchor="ctr"/>
                      </wps:wsp>
                      <wps:wsp>
                        <wps:cNvPr id="7" name="Rectangle 7"/>
                        <wps:cNvSpPr/>
                        <wps:spPr>
                          <a:xfrm>
                            <a:off x="1917065" y="0"/>
                            <a:ext cx="3421493"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C" w14:textId="46B1FCBE" w:rsidR="00C530DC" w:rsidRDefault="00C530DC" w:rsidP="00BB7814">
                              <w:pPr>
                                <w:pStyle w:val="NormalWeb"/>
                                <w:shd w:val="clear" w:color="auto" w:fill="A6A6A6" w:themeFill="background1" w:themeFillShade="A6"/>
                                <w:spacing w:before="0" w:beforeAutospacing="0" w:after="0" w:afterAutospacing="0"/>
                              </w:pPr>
                              <w:r>
                                <w:rPr>
                                  <w:rFonts w:ascii="Arial" w:eastAsia="Times New Roman" w:hAnsi="Arial" w:cs="Arial"/>
                                  <w:b/>
                                  <w:bCs/>
                                  <w:color w:val="FFFFFF"/>
                                  <w:kern w:val="24"/>
                                </w:rPr>
                                <w:t>CM 02</w:t>
                              </w:r>
                              <w:r>
                                <w:rPr>
                                  <w:rFonts w:ascii="Arial" w:eastAsia="Times New Roman" w:hAnsi="Arial" w:cs="Arial"/>
                                  <w:color w:val="FFFFFF"/>
                                  <w:kern w:val="24"/>
                                </w:rPr>
                                <w:t>: To what extent has the Reporting Framework captured your implementation of the Principles</w:t>
                              </w:r>
                            </w:p>
                          </w:txbxContent>
                        </wps:txbx>
                        <wps:bodyPr wrap="square" rtlCol="0" anchor="ctr"/>
                      </wps:wsp>
                      <wps:wsp>
                        <wps:cNvPr id="8" name="Rectangle 8"/>
                        <wps:cNvSpPr/>
                        <wps:spPr>
                          <a:xfrm>
                            <a:off x="1915160" y="1249391"/>
                            <a:ext cx="342537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D" w14:textId="7258E2F5" w:rsidR="00C530DC" w:rsidRDefault="00C530DC" w:rsidP="009F3218">
                              <w:pPr>
                                <w:pStyle w:val="NormalWeb"/>
                                <w:spacing w:before="0" w:beforeAutospacing="0" w:after="0" w:afterAutospacing="0"/>
                              </w:pPr>
                              <w:r>
                                <w:rPr>
                                  <w:rFonts w:ascii="Arial" w:eastAsia="Times New Roman" w:hAnsi="Arial" w:cs="Arial"/>
                                  <w:b/>
                                  <w:bCs/>
                                  <w:color w:val="FFFFFF"/>
                                  <w:kern w:val="24"/>
                                </w:rPr>
                                <w:t xml:space="preserve">CM 05: </w:t>
                              </w:r>
                              <w:r w:rsidRPr="00DC364A">
                                <w:rPr>
                                  <w:rFonts w:ascii="Arial" w:hAnsi="Arial" w:cs="Arial"/>
                                  <w:color w:val="FFFFFF" w:themeColor="light1"/>
                                  <w:kern w:val="24"/>
                                </w:rPr>
                                <w:t>Final review before submission</w:t>
                              </w:r>
                            </w:p>
                          </w:txbxContent>
                        </wps:txbx>
                        <wps:bodyPr wrap="square" rtlCol="0" anchor="ctr"/>
                      </wps:wsp>
                      <wps:wsp>
                        <wps:cNvPr id="9" name="Rectangle 9"/>
                        <wps:cNvSpPr/>
                        <wps:spPr>
                          <a:xfrm>
                            <a:off x="1915160" y="936979"/>
                            <a:ext cx="342537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E" w14:textId="5ABF85C6" w:rsidR="00C530DC" w:rsidRDefault="00C530DC" w:rsidP="009F3218">
                              <w:pPr>
                                <w:pStyle w:val="NormalWeb"/>
                                <w:spacing w:before="0" w:beforeAutospacing="0" w:after="0" w:afterAutospacing="0"/>
                              </w:pPr>
                              <w:r>
                                <w:rPr>
                                  <w:rFonts w:ascii="Arial" w:eastAsia="Times New Roman" w:hAnsi="Arial" w:cs="Arial"/>
                                  <w:b/>
                                  <w:bCs/>
                                  <w:color w:val="FFFFFF"/>
                                  <w:kern w:val="24"/>
                                </w:rPr>
                                <w:t xml:space="preserve">CM 04: </w:t>
                              </w:r>
                              <w:r w:rsidRPr="00DC364A">
                                <w:rPr>
                                  <w:rFonts w:ascii="Arial" w:hAnsi="Arial" w:cs="Arial"/>
                                  <w:color w:val="FFFFFF" w:themeColor="light1"/>
                                  <w:kern w:val="24"/>
                                </w:rPr>
                                <w:t>Reporting &amp; Assessment contact</w:t>
                              </w:r>
                            </w:p>
                          </w:txbxContent>
                        </wps:txbx>
                        <wps:bodyPr wrap="square" rtlCol="0" anchor="ctr"/>
                      </wps:wsp>
                      <wps:wsp>
                        <wps:cNvPr id="10" name="Straight Arrow Connector 10"/>
                        <wps:cNvCnPr/>
                        <wps:spPr>
                          <a:xfrm>
                            <a:off x="3627812" y="396000"/>
                            <a:ext cx="0" cy="6717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1" name="Straight Arrow Connector 11"/>
                        <wps:cNvCnPr/>
                        <wps:spPr>
                          <a:xfrm>
                            <a:off x="3627812" y="859176"/>
                            <a:ext cx="33" cy="77804"/>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2" name="Straight Arrow Connector 12"/>
                        <wps:cNvCnPr/>
                        <wps:spPr>
                          <a:xfrm>
                            <a:off x="3627845" y="1188980"/>
                            <a:ext cx="0" cy="6041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3" name="Straight Arrow Connector 13"/>
                        <wps:cNvCnPr/>
                        <wps:spPr>
                          <a:xfrm>
                            <a:off x="3627845" y="1645393"/>
                            <a:ext cx="0" cy="67501"/>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A648FEC" id="Group 39" o:spid="_x0000_s1027" style="position:absolute;left:0;text-align:left;margin-left:81.65pt;margin-top:171.05pt;width:269.55pt;height:161.55pt;z-index:251652096;mso-position-vertical-relative:page;mso-width-relative:margin;mso-height-relative:margin" coordorigin="19151" coordsize="34253,196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">
                <v:rect id="Rectangle 5" o:spid="_x0000_s1028" style="position:absolute;left:19151;top:17128;width:3425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" fillcolor="#0070c0" stroked="f" strokeweight="2pt">
                  <v:textbox>
                    <w:txbxContent>
                      <w:p w14:paraId="4A64900A" w14:textId="32C9CD2C" w:rsidR="00C530DC" w:rsidRDefault="00C530DC" w:rsidP="009F3218">
                        <w:pPr>
                          <w:pStyle w:val="NormalWeb"/>
                          <w:spacing w:before="0" w:beforeAutospacing="0" w:after="0" w:afterAutospacing="0"/>
                        </w:pPr>
                        <w:r>
                          <w:rPr>
                            <w:rFonts w:ascii="Arial" w:eastAsia="Times New Roman" w:hAnsi="Arial" w:cs="Arial"/>
                            <w:b/>
                            <w:bCs/>
                            <w:color w:val="FFFFFF"/>
                            <w:kern w:val="24"/>
                          </w:rPr>
                          <w:t xml:space="preserve">CM 06: </w:t>
                        </w:r>
                        <w:r>
                          <w:rPr>
                            <w:rFonts w:ascii="Arial" w:hAnsi="Arial" w:cs="Arial"/>
                            <w:color w:val="FFFFFF" w:themeColor="light1"/>
                            <w:kern w:val="24"/>
                          </w:rPr>
                          <w:t>Submit your responses</w:t>
                        </w:r>
                      </w:p>
                    </w:txbxContent>
                  </v:textbox>
                </v:rect>
                <v:rect id="Rectangle 6" o:spid="_x0000_s1029" style="position:absolute;left:19170;top:4631;width:34215;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" fillcolor="#a5a5a5 [2092]" stroked="f" strokeweight="2pt">
                  <v:textbox>
                    <w:txbxContent>
                      <w:p w14:paraId="4A64900B" w14:textId="6D291434" w:rsidR="00C530DC" w:rsidRDefault="00C530DC" w:rsidP="009F3218">
                        <w:pPr>
                          <w:pStyle w:val="NormalWeb"/>
                          <w:spacing w:before="0" w:beforeAutospacing="0" w:after="0" w:afterAutospacing="0"/>
                        </w:pPr>
                        <w:r>
                          <w:rPr>
                            <w:rFonts w:ascii="Arial" w:eastAsia="Times New Roman" w:hAnsi="Arial" w:cs="Arial"/>
                            <w:b/>
                            <w:bCs/>
                            <w:color w:val="FFFFFF"/>
                            <w:kern w:val="24"/>
                          </w:rPr>
                          <w:t xml:space="preserve">CM 03: </w:t>
                        </w:r>
                        <w:r>
                          <w:rPr>
                            <w:rFonts w:ascii="Arial" w:hAnsi="Arial" w:cs="Arial"/>
                            <w:color w:val="FFFFFF" w:themeColor="light1"/>
                            <w:kern w:val="24"/>
                          </w:rPr>
                          <w:t>Suggestions or comments on the Reporting and Assessment process</w:t>
                        </w:r>
                      </w:p>
                    </w:txbxContent>
                  </v:textbox>
                </v:rect>
                <v:rect id="Rectangle 7" o:spid="_x0000_s1030" style="position:absolute;left:19170;width:34215;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" fillcolor="#a5a5a5 [2092]" stroked="f" strokeweight="2pt">
                  <v:textbox>
                    <w:txbxContent>
                      <w:p w14:paraId="4A64900C" w14:textId="46B1FCBE" w:rsidR="00C530DC" w:rsidRDefault="00C530DC" w:rsidP="00BB7814">
                        <w:pPr>
                          <w:pStyle w:val="NormalWeb"/>
                          <w:shd w:val="clear" w:color="auto" w:fill="A6A6A6" w:themeFill="background1" w:themeFillShade="A6"/>
                          <w:spacing w:before="0" w:beforeAutospacing="0" w:after="0" w:afterAutospacing="0"/>
                        </w:pPr>
                        <w:r>
                          <w:rPr>
                            <w:rFonts w:ascii="Arial" w:eastAsia="Times New Roman" w:hAnsi="Arial" w:cs="Arial"/>
                            <w:b/>
                            <w:bCs/>
                            <w:color w:val="FFFFFF"/>
                            <w:kern w:val="24"/>
                          </w:rPr>
                          <w:t>CM 02</w:t>
                        </w:r>
                        <w:r>
                          <w:rPr>
                            <w:rFonts w:ascii="Arial" w:eastAsia="Times New Roman" w:hAnsi="Arial" w:cs="Arial"/>
                            <w:color w:val="FFFFFF"/>
                            <w:kern w:val="24"/>
                          </w:rPr>
                          <w:t>: To what extent has the Reporting Framework captured your implementation of the Principles</w:t>
                        </w:r>
                      </w:p>
                    </w:txbxContent>
                  </v:textbox>
                </v:rect>
                <v:rect id="Rectangle 8" o:spid="_x0000_s1031" style="position:absolute;left:19151;top:12493;width:34254;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" fillcolor="#0070c0" stroked="f" strokeweight="2pt">
                  <v:textbox>
                    <w:txbxContent>
                      <w:p w14:paraId="4A64900D" w14:textId="7258E2F5" w:rsidR="00C530DC" w:rsidRDefault="00C530DC" w:rsidP="009F3218">
                        <w:pPr>
                          <w:pStyle w:val="NormalWeb"/>
                          <w:spacing w:before="0" w:beforeAutospacing="0" w:after="0" w:afterAutospacing="0"/>
                        </w:pPr>
                        <w:r>
                          <w:rPr>
                            <w:rFonts w:ascii="Arial" w:eastAsia="Times New Roman" w:hAnsi="Arial" w:cs="Arial"/>
                            <w:b/>
                            <w:bCs/>
                            <w:color w:val="FFFFFF"/>
                            <w:kern w:val="24"/>
                          </w:rPr>
                          <w:t xml:space="preserve">CM 05: </w:t>
                        </w:r>
                        <w:r w:rsidRPr="00DC364A">
                          <w:rPr>
                            <w:rFonts w:ascii="Arial" w:hAnsi="Arial" w:cs="Arial"/>
                            <w:color w:val="FFFFFF" w:themeColor="light1"/>
                            <w:kern w:val="24"/>
                          </w:rPr>
                          <w:t>Final review before submission</w:t>
                        </w:r>
                      </w:p>
                    </w:txbxContent>
                  </v:textbox>
                </v:rect>
                <v:rect id="Rectangle 9" o:spid="_x0000_s1032" style="position:absolute;left:19151;top:9369;width:3425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" fillcolor="#0070c0" stroked="f" strokeweight="2pt">
                  <v:textbox>
                    <w:txbxContent>
                      <w:p w14:paraId="4A64900E" w14:textId="5ABF85C6" w:rsidR="00C530DC" w:rsidRDefault="00C530DC" w:rsidP="009F3218">
                        <w:pPr>
                          <w:pStyle w:val="NormalWeb"/>
                          <w:spacing w:before="0" w:beforeAutospacing="0" w:after="0" w:afterAutospacing="0"/>
                        </w:pPr>
                        <w:r>
                          <w:rPr>
                            <w:rFonts w:ascii="Arial" w:eastAsia="Times New Roman" w:hAnsi="Arial" w:cs="Arial"/>
                            <w:b/>
                            <w:bCs/>
                            <w:color w:val="FFFFFF"/>
                            <w:kern w:val="24"/>
                          </w:rPr>
                          <w:t xml:space="preserve">CM 04: </w:t>
                        </w:r>
                        <w:r w:rsidRPr="00DC364A">
                          <w:rPr>
                            <w:rFonts w:ascii="Arial" w:hAnsi="Arial" w:cs="Arial"/>
                            <w:color w:val="FFFFFF" w:themeColor="light1"/>
                            <w:kern w:val="24"/>
                          </w:rPr>
                          <w:t>Reporting &amp; Assessment contact</w:t>
                        </w:r>
                      </w:p>
                    </w:txbxContent>
                  </v:textbox>
                </v:rect>
                <v:shapetype id="_x0000_t32" coordsize="21600,21600" o:spt="32" o:oned="t" path="m,l21600,21600e" filled="f">
                  <v:path arrowok="t" fillok="f" o:connecttype="none"/>
                  <o:lock v:ext="edit" shapetype="t"/>
                </v:shapetype>
                <v:shape id="Straight Arrow Connector 10" o:spid="_x0000_s1033" type="#_x0000_t32" style="position:absolute;left:36278;top:3960;width:0;height:6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" strokecolor="#4579b8 [3044]">
                  <v:stroke endarrow="block" endarrowlength="short"/>
                </v:shape>
                <v:shape id="Straight Arrow Connector 11" o:spid="_x0000_s1034" type="#_x0000_t32" style="position:absolute;left:36278;top:8591;width:0;height:7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" strokecolor="#4579b8 [3044]">
                  <v:stroke endarrow="block" endarrowlength="short"/>
                </v:shape>
                <v:shape id="Straight Arrow Connector 12" o:spid="_x0000_s1035" type="#_x0000_t32" style="position:absolute;left:36278;top:11889;width:0;height:60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" strokecolor="#4579b8 [3044]">
                  <v:stroke endarrow="block" endarrowlength="short"/>
                </v:shape>
                <v:shape id="Straight Arrow Connector 13" o:spid="_x0000_s1036" type="#_x0000_t32" style="position:absolute;left:36278;top:16453;width:0;height:6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" strokecolor="#4579b8 [3044]">
                  <v:stroke endarrow="block" endarrowlength="short"/>
                </v:shape>
                <w10:wrap anchory="page"/>
              </v:group>
            </w:pict>
          </mc:Fallback>
        </mc:AlternateContent>
      </w:r>
    </w:p>
    <w:p w14:paraId="4A648F1C" w14:textId="098BB602" w:rsidR="009F3218" w:rsidRDefault="009F3218" w:rsidP="009F3218">
      <w:pPr>
        <w:jc w:val="center"/>
      </w:pPr>
    </w:p>
    <w:p w14:paraId="4A648F1D" w14:textId="4E64A614" w:rsidR="00420D93" w:rsidRDefault="00420D93">
      <w:pPr>
        <w:widowControl/>
        <w:autoSpaceDE/>
        <w:autoSpaceDN/>
        <w:adjustRightInd/>
        <w:spacing w:before="0" w:after="0" w:line="240" w:lineRule="auto"/>
      </w:pPr>
    </w:p>
    <w:p w14:paraId="4A648F1E" w14:textId="7505D74A" w:rsidR="009F3218" w:rsidRDefault="009F3218">
      <w:pPr>
        <w:widowControl/>
        <w:autoSpaceDE/>
        <w:autoSpaceDN/>
        <w:adjustRightInd/>
        <w:spacing w:before="0" w:after="0" w:line="240" w:lineRule="auto"/>
        <w:rPr>
          <w:b/>
          <w:color w:val="0050A6"/>
          <w:sz w:val="32"/>
          <w:szCs w:val="36"/>
        </w:rPr>
      </w:pPr>
      <w:r>
        <w:br w:type="page"/>
      </w:r>
    </w:p>
    <w:p w14:paraId="4A648F1F" w14:textId="77777777" w:rsidR="00023CC7" w:rsidRPr="00E84E9C" w:rsidRDefault="00023CC7" w:rsidP="00E84E9C">
      <w:pPr>
        <w:pStyle w:val="Heading1"/>
      </w:pPr>
      <w:bookmarkStart w:id="5" w:name="_Toc460580968"/>
      <w:r w:rsidRPr="00E84E9C">
        <w:lastRenderedPageBreak/>
        <w:t>Preface</w:t>
      </w:r>
      <w:bookmarkEnd w:id="5"/>
    </w:p>
    <w:bookmarkEnd w:id="2"/>
    <w:p w14:paraId="4A648F20" w14:textId="77777777" w:rsidR="007B61C6" w:rsidRDefault="00E439FA" w:rsidP="00140D15">
      <w:pPr>
        <w:pStyle w:val="INDICATORTEXT"/>
        <w:ind w:left="0"/>
        <w:rPr>
          <w:lang w:eastAsia="en-GB"/>
        </w:rPr>
      </w:pPr>
      <w:r w:rsidRPr="00E439FA">
        <w:rPr>
          <w:lang w:eastAsia="en-GB"/>
        </w:rPr>
        <w:t xml:space="preserve">This module invites you to provide feedback on the PRI </w:t>
      </w:r>
      <w:r w:rsidR="000E1007">
        <w:rPr>
          <w:lang w:eastAsia="en-GB"/>
        </w:rPr>
        <w:t>r</w:t>
      </w:r>
      <w:r w:rsidRPr="00E439FA">
        <w:rPr>
          <w:lang w:eastAsia="en-GB"/>
        </w:rPr>
        <w:t xml:space="preserve">eporting </w:t>
      </w:r>
      <w:r w:rsidR="000E1007">
        <w:rPr>
          <w:lang w:eastAsia="en-GB"/>
        </w:rPr>
        <w:t>f</w:t>
      </w:r>
      <w:r w:rsidRPr="00E439FA">
        <w:rPr>
          <w:lang w:eastAsia="en-GB"/>
        </w:rPr>
        <w:t>ramework and gives you the opportunity to review the information you have reported before you submit.</w:t>
      </w:r>
    </w:p>
    <w:p w14:paraId="4A648F21" w14:textId="77777777" w:rsidR="007B61C6" w:rsidRDefault="007B61C6" w:rsidP="00140D15">
      <w:pPr>
        <w:pStyle w:val="INDICATORTEXT"/>
        <w:ind w:left="0"/>
        <w:rPr>
          <w:lang w:eastAsia="en-GB"/>
        </w:rPr>
      </w:pPr>
    </w:p>
    <w:p w14:paraId="4D4A3E32" w14:textId="7356A2BF" w:rsidR="00E31183" w:rsidRDefault="00657342">
      <w:pPr>
        <w:widowControl/>
        <w:autoSpaceDE/>
        <w:autoSpaceDN/>
        <w:adjustRightInd/>
        <w:spacing w:before="0" w:after="0" w:line="240" w:lineRule="auto"/>
      </w:pPr>
      <w:r w:rsidRPr="00657342">
        <w:rPr>
          <w:b/>
          <w:color w:val="0050A6"/>
          <w:sz w:val="32"/>
          <w:szCs w:val="36"/>
        </w:rPr>
        <w:t xml:space="preserve">Summary of updates </w:t>
      </w:r>
    </w:p>
    <w:p w14:paraId="73963E23" w14:textId="77777777" w:rsidR="00E31183" w:rsidRDefault="00E31183">
      <w:pPr>
        <w:widowControl/>
        <w:autoSpaceDE/>
        <w:autoSpaceDN/>
        <w:adjustRightInd/>
        <w:spacing w:before="0" w:after="0" w:line="240" w:lineRule="auto"/>
      </w:pPr>
    </w:p>
    <w:tbl>
      <w:tblPr>
        <w:tblStyle w:val="SubSubSectionMISCTableMANDATORY"/>
        <w:tblW w:w="4921" w:type="pct"/>
        <w:tblInd w:w="137" w:type="dxa"/>
        <w:tblLook w:val="04A0" w:firstRow="1" w:lastRow="0" w:firstColumn="1" w:lastColumn="0" w:noHBand="0" w:noVBand="1"/>
      </w:tblPr>
      <w:tblGrid>
        <w:gridCol w:w="1128"/>
        <w:gridCol w:w="7393"/>
      </w:tblGrid>
      <w:tr w:rsidR="00657342" w14:paraId="70883D15" w14:textId="77777777" w:rsidTr="0065734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662" w:type="pct"/>
            <w:tcBorders>
              <w:top w:val="single" w:sz="4" w:space="0" w:color="0082C8"/>
              <w:bottom w:val="single" w:sz="2" w:space="0" w:color="A6A6A6"/>
            </w:tcBorders>
          </w:tcPr>
          <w:p w14:paraId="04C03C62" w14:textId="77777777" w:rsidR="00657342" w:rsidRPr="006A3B03" w:rsidRDefault="00657342" w:rsidP="00657342">
            <w:pPr>
              <w:widowControl/>
              <w:autoSpaceDE/>
              <w:autoSpaceDN/>
              <w:adjustRightInd/>
              <w:spacing w:before="40" w:after="80" w:line="276" w:lineRule="auto"/>
            </w:pPr>
            <w:r w:rsidRPr="006A3B03">
              <w:rPr>
                <w:rStyle w:val="IntenseEmphasis"/>
                <w:i w:val="0"/>
                <w:color w:val="FFFFFF" w:themeColor="background1"/>
              </w:rPr>
              <w:t xml:space="preserve">Indicator </w:t>
            </w:r>
          </w:p>
        </w:tc>
        <w:tc>
          <w:tcPr>
            <w:tcW w:w="4338" w:type="pct"/>
            <w:tcBorders>
              <w:top w:val="single" w:sz="4" w:space="0" w:color="0082C8"/>
              <w:bottom w:val="single" w:sz="2" w:space="0" w:color="A6A6A6"/>
            </w:tcBorders>
          </w:tcPr>
          <w:p w14:paraId="5DD9330C" w14:textId="77777777" w:rsidR="00657342" w:rsidRPr="00FA4C54" w:rsidRDefault="00657342" w:rsidP="00657342">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rsidRPr="006A3B03">
              <w:t>Update</w:t>
            </w:r>
            <w:r>
              <w:t xml:space="preserve"> </w:t>
            </w:r>
            <w:r w:rsidRPr="00AD6A2D">
              <w:t xml:space="preserve"> </w:t>
            </w:r>
          </w:p>
        </w:tc>
      </w:tr>
      <w:tr w:rsidR="00657342" w14:paraId="4C672053" w14:textId="77777777" w:rsidTr="006573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2" w:type="pct"/>
            <w:tcBorders>
              <w:top w:val="single" w:sz="2" w:space="0" w:color="A6A6A6"/>
              <w:bottom w:val="single" w:sz="4" w:space="0" w:color="A6A6A6"/>
            </w:tcBorders>
          </w:tcPr>
          <w:p w14:paraId="359C33C8" w14:textId="4821B705" w:rsidR="00657342" w:rsidRDefault="00657342" w:rsidP="00657342">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CM 01</w:t>
            </w:r>
          </w:p>
        </w:tc>
        <w:tc>
          <w:tcPr>
            <w:tcW w:w="4338" w:type="pct"/>
            <w:tcBorders>
              <w:top w:val="single" w:sz="2" w:space="0" w:color="A6A6A6"/>
              <w:bottom w:val="single" w:sz="4" w:space="0" w:color="A6A6A6"/>
            </w:tcBorders>
          </w:tcPr>
          <w:p w14:paraId="447B61E3" w14:textId="05B5454B" w:rsidR="00657342" w:rsidRDefault="00657342" w:rsidP="00657342">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is a new indicator. The rest of the module has not been amended</w:t>
            </w:r>
            <w:r w:rsidR="00AF1B04">
              <w:rPr>
                <w:color w:val="595959"/>
                <w:sz w:val="18"/>
              </w:rPr>
              <w:t xml:space="preserve"> and so appears after this indicator</w:t>
            </w:r>
            <w:r>
              <w:rPr>
                <w:color w:val="595959"/>
                <w:sz w:val="18"/>
              </w:rPr>
              <w:t xml:space="preserve">.  </w:t>
            </w:r>
          </w:p>
        </w:tc>
      </w:tr>
    </w:tbl>
    <w:p w14:paraId="0BA58088" w14:textId="00F5DFC5" w:rsidR="00E31183" w:rsidRDefault="00E31183">
      <w:pPr>
        <w:widowControl/>
        <w:autoSpaceDE/>
        <w:autoSpaceDN/>
        <w:adjustRightInd/>
        <w:spacing w:before="0" w:after="0" w:line="240" w:lineRule="auto"/>
      </w:pPr>
      <w:r>
        <w:br w:type="page"/>
      </w:r>
    </w:p>
    <w:tbl>
      <w:tblPr>
        <w:tblStyle w:val="SectionHeader"/>
        <w:tblpPr w:leftFromText="180" w:rightFromText="180" w:vertAnchor="text" w:horzAnchor="margin" w:tblpX="-284" w:tblpY="89"/>
        <w:tblW w:w="9356" w:type="dxa"/>
        <w:tblLook w:val="0660" w:firstRow="1" w:lastRow="1" w:firstColumn="0" w:lastColumn="0" w:noHBand="1" w:noVBand="1"/>
      </w:tblPr>
      <w:tblGrid>
        <w:gridCol w:w="9356"/>
      </w:tblGrid>
      <w:tr w:rsidR="007F0046" w14:paraId="28AA0AAA" w14:textId="77777777" w:rsidTr="00AF1B04">
        <w:trPr>
          <w:cnfStyle w:val="100000000000" w:firstRow="1" w:lastRow="0" w:firstColumn="0" w:lastColumn="0" w:oddVBand="0" w:evenVBand="0" w:oddHBand="0" w:evenHBand="0" w:firstRowFirstColumn="0" w:firstRowLastColumn="0" w:lastRowFirstColumn="0" w:lastRowLastColumn="0"/>
        </w:trPr>
        <w:tc>
          <w:tcPr>
            <w:tcW w:w="9356" w:type="dxa"/>
            <w:tcBorders>
              <w:bottom w:val="nil"/>
            </w:tcBorders>
          </w:tcPr>
          <w:p w14:paraId="15B700E5" w14:textId="77777777" w:rsidR="007F0046" w:rsidRDefault="007F0046" w:rsidP="00657342">
            <w:pPr>
              <w:widowControl/>
              <w:autoSpaceDE/>
              <w:autoSpaceDN/>
              <w:adjustRightInd/>
              <w:spacing w:after="0" w:line="240" w:lineRule="auto"/>
              <w:rPr>
                <w:rStyle w:val="IntenseEmphasis"/>
                <w:b/>
                <w:bCs w:val="0"/>
                <w:i w:val="0"/>
                <w:iCs w:val="0"/>
              </w:rPr>
            </w:pPr>
            <w:r>
              <w:lastRenderedPageBreak/>
              <w:t>SECTION</w:t>
            </w:r>
          </w:p>
        </w:tc>
      </w:tr>
      <w:tr w:rsidR="007F0046" w14:paraId="115A8D64" w14:textId="77777777" w:rsidTr="00AF1B04">
        <w:trPr>
          <w:cnfStyle w:val="010000000000" w:firstRow="0" w:lastRow="1" w:firstColumn="0" w:lastColumn="0" w:oddVBand="0" w:evenVBand="0" w:oddHBand="0" w:evenHBand="0" w:firstRowFirstColumn="0" w:firstRowLastColumn="0" w:lastRowFirstColumn="0" w:lastRowLastColumn="0"/>
        </w:trPr>
        <w:tc>
          <w:tcPr>
            <w:tcW w:w="9356" w:type="dxa"/>
            <w:tcBorders>
              <w:bottom w:val="nil"/>
            </w:tcBorders>
          </w:tcPr>
          <w:p w14:paraId="1E67DB73" w14:textId="1DC73C03" w:rsidR="007F0046" w:rsidRPr="00BF74E2" w:rsidRDefault="00C530DC" w:rsidP="00657342">
            <w:pPr>
              <w:pStyle w:val="Heading2"/>
              <w:outlineLvl w:val="1"/>
              <w:rPr>
                <w:rStyle w:val="IntenseEmphasis"/>
                <w:i w:val="0"/>
                <w:iCs w:val="0"/>
                <w:color w:val="008CD0"/>
              </w:rPr>
            </w:pPr>
            <w:bookmarkStart w:id="6" w:name="_Toc460580969"/>
            <w:r>
              <w:t>Assurance</w:t>
            </w:r>
            <w:bookmarkEnd w:id="6"/>
          </w:p>
        </w:tc>
      </w:tr>
    </w:tbl>
    <w:p w14:paraId="7B73E6CC" w14:textId="12EE15A0" w:rsidR="00E31183" w:rsidRDefault="00E31183">
      <w:pPr>
        <w:widowControl/>
        <w:autoSpaceDE/>
        <w:autoSpaceDN/>
        <w:adjustRightInd/>
        <w:spacing w:before="0" w:after="0" w:line="240" w:lineRule="auto"/>
      </w:pPr>
    </w:p>
    <w:p w14:paraId="52C0568B" w14:textId="512C96EA" w:rsidR="00E31183" w:rsidRDefault="00E31183">
      <w:pPr>
        <w:widowControl/>
        <w:autoSpaceDE/>
        <w:autoSpaceDN/>
        <w:adjustRightInd/>
        <w:spacing w:before="0" w:after="0" w:line="240" w:lineRule="auto"/>
      </w:pPr>
    </w:p>
    <w:tbl>
      <w:tblPr>
        <w:tblStyle w:val="SubSectionIndicatorHeaderVOLUNTARY"/>
        <w:tblpPr w:leftFromText="180" w:rightFromText="180" w:vertAnchor="text" w:horzAnchor="margin" w:tblpX="-284" w:tblpY="110"/>
        <w:tblW w:w="9356" w:type="dxa"/>
        <w:tblInd w:w="0" w:type="dxa"/>
        <w:tblLayout w:type="fixed"/>
        <w:tblLook w:val="07E0" w:firstRow="1" w:lastRow="1" w:firstColumn="1" w:lastColumn="1" w:noHBand="1" w:noVBand="1"/>
      </w:tblPr>
      <w:tblGrid>
        <w:gridCol w:w="993"/>
        <w:gridCol w:w="2836"/>
        <w:gridCol w:w="3968"/>
        <w:gridCol w:w="1559"/>
      </w:tblGrid>
      <w:tr w:rsidR="007F0046" w:rsidRPr="00946B8A" w14:paraId="1EACAB79" w14:textId="77777777" w:rsidTr="00D1396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shd w:val="clear" w:color="auto" w:fill="00B0F0"/>
          </w:tcPr>
          <w:p w14:paraId="4DABAD8F" w14:textId="77777777" w:rsidR="007F0046" w:rsidRPr="00946B8A" w:rsidRDefault="007F0046" w:rsidP="00F5657F">
            <w:pPr>
              <w:widowControl/>
              <w:autoSpaceDE/>
              <w:autoSpaceDN/>
              <w:adjustRightInd/>
              <w:spacing w:after="0" w:line="240" w:lineRule="auto"/>
              <w:rPr>
                <w:i/>
                <w:color w:val="0050A6"/>
              </w:rPr>
            </w:pPr>
          </w:p>
        </w:tc>
        <w:tc>
          <w:tcPr>
            <w:tcW w:w="2836" w:type="dxa"/>
            <w:shd w:val="clear" w:color="auto" w:fill="0070C0"/>
          </w:tcPr>
          <w:p w14:paraId="4E2E195F" w14:textId="77777777" w:rsidR="007F0046" w:rsidRPr="00946B8A" w:rsidRDefault="007F0046" w:rsidP="00F5657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Indicator status</w:t>
            </w:r>
          </w:p>
        </w:tc>
        <w:tc>
          <w:tcPr>
            <w:tcW w:w="3968" w:type="dxa"/>
            <w:shd w:val="clear" w:color="auto" w:fill="0070C0"/>
          </w:tcPr>
          <w:p w14:paraId="599023DB" w14:textId="77777777" w:rsidR="007F0046" w:rsidRPr="00946B8A" w:rsidRDefault="007F0046" w:rsidP="00F5657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color w:val="0050A6"/>
              </w:rPr>
            </w:pPr>
            <w:r w:rsidRPr="00946B8A">
              <w:t>Purpose</w:t>
            </w:r>
          </w:p>
        </w:tc>
        <w:tc>
          <w:tcPr>
            <w:cnfStyle w:val="000100000000" w:firstRow="0" w:lastRow="0" w:firstColumn="0" w:lastColumn="1" w:oddVBand="0" w:evenVBand="0" w:oddHBand="0" w:evenHBand="0" w:firstRowFirstColumn="0" w:firstRowLastColumn="0" w:lastRowFirstColumn="0" w:lastRowLastColumn="0"/>
            <w:tcW w:w="1559" w:type="dxa"/>
            <w:shd w:val="clear" w:color="auto" w:fill="0070C0"/>
          </w:tcPr>
          <w:p w14:paraId="09BC7A4E" w14:textId="77777777" w:rsidR="007F0046" w:rsidRPr="00946B8A" w:rsidRDefault="007F0046" w:rsidP="00F5657F">
            <w:pPr>
              <w:widowControl/>
              <w:autoSpaceDE/>
              <w:autoSpaceDN/>
              <w:adjustRightInd/>
              <w:spacing w:after="0" w:line="240" w:lineRule="auto"/>
              <w:rPr>
                <w:i/>
                <w:color w:val="0050A6"/>
              </w:rPr>
            </w:pPr>
            <w:r w:rsidRPr="00946B8A">
              <w:t>Principle</w:t>
            </w:r>
          </w:p>
        </w:tc>
      </w:tr>
      <w:tr w:rsidR="007F0046" w:rsidRPr="00946B8A" w14:paraId="7504F57A" w14:textId="77777777" w:rsidTr="00D1396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shd w:val="clear" w:color="auto" w:fill="00B0F0"/>
          </w:tcPr>
          <w:p w14:paraId="613B1014" w14:textId="77777777" w:rsidR="007F0046" w:rsidRPr="00946B8A" w:rsidRDefault="007F0046" w:rsidP="00F5657F">
            <w:pPr>
              <w:widowControl/>
              <w:autoSpaceDE/>
              <w:autoSpaceDN/>
              <w:adjustRightInd/>
              <w:spacing w:before="60" w:after="120" w:line="240" w:lineRule="auto"/>
              <w:rPr>
                <w:b w:val="0"/>
                <w:color w:val="0050A6"/>
              </w:rPr>
            </w:pPr>
            <w:r>
              <w:rPr>
                <w:b w:val="0"/>
                <w:bCs/>
                <w:iCs/>
              </w:rPr>
              <w:t>CM 01</w:t>
            </w:r>
          </w:p>
        </w:tc>
        <w:tc>
          <w:tcPr>
            <w:tcW w:w="2836" w:type="dxa"/>
            <w:shd w:val="clear" w:color="auto" w:fill="0070C0"/>
          </w:tcPr>
          <w:p w14:paraId="31E4C847" w14:textId="24A24571" w:rsidR="007F0046" w:rsidRPr="00946B8A" w:rsidRDefault="00D13968" w:rsidP="00F5657F">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color w:val="0050A6"/>
              </w:rPr>
            </w:pPr>
            <w:r>
              <w:rPr>
                <w:b w:val="0"/>
                <w:bCs/>
                <w:iCs/>
              </w:rPr>
              <w:t>MANDARTORY</w:t>
            </w:r>
          </w:p>
        </w:tc>
        <w:tc>
          <w:tcPr>
            <w:tcW w:w="3968" w:type="dxa"/>
            <w:shd w:val="clear" w:color="auto" w:fill="0070C0"/>
          </w:tcPr>
          <w:p w14:paraId="30E40CAF" w14:textId="2DCFDD84" w:rsidR="007F0046" w:rsidRPr="00946B8A" w:rsidRDefault="00C530DC" w:rsidP="0059097F">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bCs/>
                <w:iCs/>
                <w:color w:val="0050A6"/>
              </w:rPr>
            </w:pPr>
            <w:r>
              <w:rPr>
                <w:b w:val="0"/>
                <w:bCs/>
                <w:iCs/>
              </w:rPr>
              <w:t>ADDITIONALLY</w:t>
            </w:r>
            <w:r w:rsidRPr="00946B8A">
              <w:rPr>
                <w:b w:val="0"/>
                <w:bCs/>
                <w:iCs/>
              </w:rPr>
              <w:t xml:space="preserve"> </w:t>
            </w:r>
            <w:r w:rsidR="007F0046" w:rsidRPr="00946B8A">
              <w:rPr>
                <w:b w:val="0"/>
                <w:bCs/>
                <w:iCs/>
              </w:rPr>
              <w:t>ASSESSED</w:t>
            </w:r>
          </w:p>
        </w:tc>
        <w:tc>
          <w:tcPr>
            <w:cnfStyle w:val="000100000000" w:firstRow="0" w:lastRow="0" w:firstColumn="0" w:lastColumn="1" w:oddVBand="0" w:evenVBand="0" w:oddHBand="0" w:evenHBand="0" w:firstRowFirstColumn="0" w:firstRowLastColumn="0" w:lastRowFirstColumn="0" w:lastRowLastColumn="0"/>
            <w:tcW w:w="1559" w:type="dxa"/>
            <w:shd w:val="clear" w:color="auto" w:fill="0070C0"/>
          </w:tcPr>
          <w:p w14:paraId="37C75497" w14:textId="77777777" w:rsidR="007F0046" w:rsidRPr="00946B8A" w:rsidRDefault="007F0046" w:rsidP="00F5657F">
            <w:pPr>
              <w:widowControl/>
              <w:autoSpaceDE/>
              <w:autoSpaceDN/>
              <w:adjustRightInd/>
              <w:spacing w:before="60" w:after="120" w:line="240" w:lineRule="auto"/>
              <w:rPr>
                <w:b w:val="0"/>
                <w:color w:val="0050A6"/>
              </w:rPr>
            </w:pPr>
            <w:r w:rsidRPr="00946B8A">
              <w:rPr>
                <w:b w:val="0"/>
                <w:bCs/>
                <w:iCs/>
              </w:rPr>
              <w:t>GENERAL</w:t>
            </w:r>
          </w:p>
        </w:tc>
      </w:tr>
    </w:tbl>
    <w:p w14:paraId="554C1033" w14:textId="0134DB40" w:rsidR="00E31183" w:rsidRDefault="00E31183">
      <w:pPr>
        <w:widowControl/>
        <w:autoSpaceDE/>
        <w:autoSpaceDN/>
        <w:adjustRightInd/>
        <w:spacing w:before="0" w:after="0" w:line="240" w:lineRule="auto"/>
      </w:pPr>
    </w:p>
    <w:p w14:paraId="0AC9A391" w14:textId="77777777" w:rsidR="007F0046" w:rsidRDefault="007F0046">
      <w:pPr>
        <w:widowControl/>
        <w:autoSpaceDE/>
        <w:autoSpaceDN/>
        <w:adjustRightInd/>
        <w:spacing w:before="0" w:after="0" w:line="240" w:lineRule="auto"/>
      </w:pPr>
    </w:p>
    <w:p w14:paraId="63CBDE12" w14:textId="6E46B0AF" w:rsidR="00946B8A" w:rsidRDefault="00946B8A">
      <w:pPr>
        <w:widowControl/>
        <w:autoSpaceDE/>
        <w:autoSpaceDN/>
        <w:adjustRightInd/>
        <w:spacing w:before="0" w:after="0" w:line="240" w:lineRule="auto"/>
      </w:pPr>
    </w:p>
    <w:tbl>
      <w:tblPr>
        <w:tblStyle w:val="SubSectionIndicatorTableVOLUNTARY2"/>
        <w:tblW w:w="9356" w:type="dxa"/>
        <w:tblInd w:w="-289" w:type="dxa"/>
        <w:tblLayout w:type="fixed"/>
        <w:tblLook w:val="04A0" w:firstRow="1" w:lastRow="0" w:firstColumn="1" w:lastColumn="0" w:noHBand="0" w:noVBand="1"/>
      </w:tblPr>
      <w:tblGrid>
        <w:gridCol w:w="1135"/>
        <w:gridCol w:w="1417"/>
        <w:gridCol w:w="379"/>
        <w:gridCol w:w="21"/>
        <w:gridCol w:w="876"/>
        <w:gridCol w:w="567"/>
        <w:gridCol w:w="709"/>
        <w:gridCol w:w="1276"/>
        <w:gridCol w:w="283"/>
        <w:gridCol w:w="709"/>
        <w:gridCol w:w="142"/>
        <w:gridCol w:w="409"/>
        <w:gridCol w:w="16"/>
        <w:gridCol w:w="425"/>
        <w:gridCol w:w="992"/>
      </w:tblGrid>
      <w:tr w:rsidR="00BF739E" w:rsidRPr="00946B8A" w14:paraId="3467F4EC" w14:textId="77777777" w:rsidTr="00D1396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5" w:type="dxa"/>
            <w:tcBorders>
              <w:top w:val="single" w:sz="4" w:space="0" w:color="A6A6A6" w:themeColor="background1" w:themeShade="A6"/>
              <w:left w:val="single" w:sz="4" w:space="0" w:color="0070C0"/>
              <w:bottom w:val="single" w:sz="4" w:space="0" w:color="0070C0"/>
            </w:tcBorders>
            <w:shd w:val="clear" w:color="auto" w:fill="00B0F0"/>
          </w:tcPr>
          <w:p w14:paraId="71B4E51E" w14:textId="77777777" w:rsidR="00BF739E" w:rsidRPr="00946B8A" w:rsidRDefault="00BF739E" w:rsidP="00F5657F">
            <w:pPr>
              <w:widowControl/>
              <w:autoSpaceDE/>
              <w:autoSpaceDN/>
              <w:adjustRightInd/>
              <w:spacing w:before="60" w:after="120" w:line="240" w:lineRule="auto"/>
              <w:rPr>
                <w:color w:val="0050A6"/>
              </w:rPr>
            </w:pPr>
            <w:r w:rsidRPr="00946B8A">
              <w:rPr>
                <w:b/>
                <w:bCs/>
                <w:iCs/>
              </w:rPr>
              <w:t xml:space="preserve">CM </w:t>
            </w:r>
            <w:r>
              <w:rPr>
                <w:b/>
                <w:bCs/>
                <w:iCs/>
              </w:rPr>
              <w:t>01</w:t>
            </w:r>
          </w:p>
        </w:tc>
        <w:tc>
          <w:tcPr>
            <w:tcW w:w="8221" w:type="dxa"/>
            <w:gridSpan w:val="14"/>
            <w:tcBorders>
              <w:top w:val="single" w:sz="4" w:space="0" w:color="A6A6A6" w:themeColor="background1" w:themeShade="A6"/>
              <w:bottom w:val="single" w:sz="4" w:space="0" w:color="0070C0"/>
              <w:right w:val="single" w:sz="4" w:space="0" w:color="0070C0"/>
            </w:tcBorders>
            <w:shd w:val="clear" w:color="auto" w:fill="0070C0"/>
          </w:tcPr>
          <w:p w14:paraId="43C695A7" w14:textId="77777777" w:rsidR="00BF739E" w:rsidRPr="00946B8A" w:rsidRDefault="00BF739E" w:rsidP="00F5657F">
            <w:pPr>
              <w:widowControl/>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rPr>
            </w:pPr>
            <w:r w:rsidRPr="00946B8A">
              <w:rPr>
                <w:bCs/>
                <w:iCs/>
              </w:rPr>
              <w:t>INDICATOR</w:t>
            </w:r>
          </w:p>
        </w:tc>
      </w:tr>
      <w:tr w:rsidR="00BF739E" w:rsidRPr="00946B8A" w14:paraId="49743113" w14:textId="77777777" w:rsidTr="39F8B3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5" w:type="dxa"/>
            <w:tcBorders>
              <w:top w:val="single" w:sz="4" w:space="0" w:color="0070C0"/>
              <w:left w:val="single" w:sz="4" w:space="0" w:color="0070C0"/>
              <w:right w:val="single" w:sz="4" w:space="0" w:color="A6A6A6" w:themeColor="background1" w:themeShade="A6"/>
            </w:tcBorders>
            <w:vAlign w:val="top"/>
          </w:tcPr>
          <w:p w14:paraId="132BBFA1" w14:textId="77777777" w:rsidR="00BF739E" w:rsidRPr="00946B8A" w:rsidRDefault="00BF739E" w:rsidP="00F5657F">
            <w:pPr>
              <w:widowControl/>
              <w:autoSpaceDE/>
              <w:autoSpaceDN/>
              <w:adjustRightInd/>
              <w:spacing w:after="120" w:line="240" w:lineRule="auto"/>
              <w:rPr>
                <w:b/>
                <w:color w:val="595959"/>
                <w:sz w:val="18"/>
              </w:rPr>
            </w:pPr>
            <w:r w:rsidRPr="00946B8A">
              <w:rPr>
                <w:b/>
                <w:color w:val="595959"/>
                <w:sz w:val="18"/>
              </w:rPr>
              <w:t xml:space="preserve">CM </w:t>
            </w:r>
            <w:r>
              <w:rPr>
                <w:b/>
                <w:color w:val="595959"/>
                <w:sz w:val="18"/>
              </w:rPr>
              <w:t>01</w:t>
            </w:r>
            <w:r w:rsidRPr="00946B8A">
              <w:rPr>
                <w:b/>
                <w:color w:val="595959"/>
                <w:sz w:val="18"/>
              </w:rPr>
              <w:t>.1</w:t>
            </w:r>
          </w:p>
        </w:tc>
        <w:tc>
          <w:tcPr>
            <w:tcW w:w="8221" w:type="dxa"/>
            <w:gridSpan w:val="14"/>
            <w:tcBorders>
              <w:top w:val="single" w:sz="4" w:space="0" w:color="0070C0"/>
              <w:left w:val="single" w:sz="4" w:space="0" w:color="A6A6A6" w:themeColor="background1" w:themeShade="A6"/>
              <w:right w:val="single" w:sz="4" w:space="0" w:color="0070C0"/>
            </w:tcBorders>
            <w:shd w:val="clear" w:color="auto" w:fill="F2F2F2" w:themeFill="background1" w:themeFillShade="F2"/>
          </w:tcPr>
          <w:p w14:paraId="10633851" w14:textId="2D0D6E15" w:rsidR="00BF739E" w:rsidRPr="00946B8A" w:rsidRDefault="00BF739E" w:rsidP="00133244">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color w:val="595959"/>
                <w:sz w:val="18"/>
              </w:rPr>
            </w:pPr>
            <w:r w:rsidRPr="00946B8A">
              <w:rPr>
                <w:color w:val="595959"/>
                <w:sz w:val="18"/>
              </w:rPr>
              <w:t>Indicate whether the reported information you have provided for your PRI Transparency Report this year has undergone:</w:t>
            </w:r>
          </w:p>
        </w:tc>
      </w:tr>
      <w:tr w:rsidR="00BF739E" w:rsidRPr="00946B8A" w14:paraId="32CB74AD" w14:textId="77777777" w:rsidTr="39F8B32A">
        <w:tc>
          <w:tcPr>
            <w:cnfStyle w:val="001000000000" w:firstRow="0" w:lastRow="0" w:firstColumn="1" w:lastColumn="0" w:oddVBand="0" w:evenVBand="0" w:oddHBand="0" w:evenHBand="0" w:firstRowFirstColumn="0" w:firstRowLastColumn="0" w:lastRowFirstColumn="0" w:lastRowLastColumn="0"/>
            <w:tcW w:w="1135" w:type="dxa"/>
            <w:tcBorders>
              <w:top w:val="nil"/>
              <w:left w:val="single" w:sz="4" w:space="0" w:color="0070C0"/>
              <w:bottom w:val="single" w:sz="4" w:space="0" w:color="BFBFBF" w:themeColor="background1" w:themeShade="BF"/>
              <w:right w:val="single" w:sz="4" w:space="0" w:color="A6A6A6" w:themeColor="background1" w:themeShade="A6"/>
            </w:tcBorders>
          </w:tcPr>
          <w:p w14:paraId="098B81D8" w14:textId="77777777" w:rsidR="00BF739E" w:rsidRPr="00946B8A" w:rsidRDefault="00BF739E" w:rsidP="00F5657F">
            <w:pPr>
              <w:widowControl/>
              <w:autoSpaceDE/>
              <w:autoSpaceDN/>
              <w:adjustRightInd/>
              <w:spacing w:after="0" w:line="240" w:lineRule="auto"/>
              <w:rPr>
                <w:color w:val="0050A6"/>
              </w:rPr>
            </w:pPr>
          </w:p>
        </w:tc>
        <w:tc>
          <w:tcPr>
            <w:tcW w:w="8221" w:type="dxa"/>
            <w:gridSpan w:val="14"/>
            <w:tcBorders>
              <w:top w:val="nil"/>
              <w:left w:val="single" w:sz="4" w:space="0" w:color="A6A6A6" w:themeColor="background1" w:themeShade="A6"/>
              <w:bottom w:val="single" w:sz="4" w:space="0" w:color="BFBFBF" w:themeColor="background1" w:themeShade="BF"/>
              <w:right w:val="single" w:sz="4" w:space="0" w:color="0070C0"/>
            </w:tcBorders>
            <w:shd w:val="clear" w:color="auto" w:fill="auto"/>
          </w:tcPr>
          <w:p w14:paraId="4800EA13" w14:textId="584C7377" w:rsidR="00BF739E" w:rsidRPr="00946B8A" w:rsidRDefault="00BF739E" w:rsidP="00F5657F">
            <w:pPr>
              <w:widowControl/>
              <w:autoSpaceDE/>
              <w:autoSpaceDN/>
              <w:adjustRightInd/>
              <w:spacing w:before="80" w:after="120" w:line="240" w:lineRule="auto"/>
              <w:ind w:left="397"/>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Independent assurance by a third party over selected responses from this year’s PRI Transparency Report</w:t>
            </w:r>
          </w:p>
          <w:p w14:paraId="6620B3FD" w14:textId="0525D76A" w:rsidR="00BF739E" w:rsidRPr="00946B8A" w:rsidRDefault="00BF739E" w:rsidP="00F5657F">
            <w:pPr>
              <w:widowControl/>
              <w:autoSpaceDE/>
              <w:autoSpaceDN/>
              <w:adjustRightInd/>
              <w:spacing w:before="80" w:after="120" w:line="240" w:lineRule="auto"/>
              <w:ind w:left="397"/>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Independent assurance by a third party over data points from other sources that have subsequently been used in your PRI responses this year</w:t>
            </w:r>
          </w:p>
          <w:p w14:paraId="0FA5EFFE" w14:textId="57C11F52" w:rsidR="00BF739E" w:rsidRPr="00946B8A" w:rsidRDefault="00BF739E" w:rsidP="00F5657F">
            <w:pPr>
              <w:widowControl/>
              <w:autoSpaceDE/>
              <w:autoSpaceDN/>
              <w:adjustRightInd/>
              <w:spacing w:before="80" w:after="120" w:line="240" w:lineRule="auto"/>
              <w:ind w:left="397"/>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Independent process assurance by a third party (specific to assurance of RI processes that have been reported to the PRI this year)</w:t>
            </w:r>
          </w:p>
          <w:p w14:paraId="6BF49925" w14:textId="59901CCA" w:rsidR="00BF739E" w:rsidRPr="00946B8A" w:rsidRDefault="00BF739E" w:rsidP="00F5657F">
            <w:pPr>
              <w:widowControl/>
              <w:autoSpaceDE/>
              <w:autoSpaceDN/>
              <w:adjustRightInd/>
              <w:spacing w:before="80" w:after="120" w:line="240" w:lineRule="auto"/>
              <w:ind w:left="397" w:hanging="227"/>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     </w:t>
            </w:r>
            <w:r w:rsidRPr="00946B8A">
              <w:rPr>
                <w:color w:val="595959"/>
                <w:sz w:val="18"/>
              </w:rPr>
              <w:sym w:font="Wingdings" w:char="F071"/>
            </w:r>
            <w:r w:rsidRPr="00946B8A">
              <w:rPr>
                <w:color w:val="595959"/>
                <w:sz w:val="18"/>
              </w:rPr>
              <w:t xml:space="preserve"> Internal process assurance conducted by internal auditors (specific to assurance of RI processes that have been reported to the PRI this year)</w:t>
            </w:r>
          </w:p>
          <w:p w14:paraId="21A41149" w14:textId="2370B57E" w:rsidR="00BF739E" w:rsidRPr="00946B8A" w:rsidRDefault="00BF739E" w:rsidP="00F5657F">
            <w:pPr>
              <w:widowControl/>
              <w:autoSpaceDE/>
              <w:autoSpaceDN/>
              <w:adjustRightInd/>
              <w:spacing w:before="80" w:after="120" w:line="240" w:lineRule="auto"/>
              <w:ind w:left="397"/>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Internal verification/review of responses before submission to the PRI (e.g. by the CEO or the board)</w:t>
            </w:r>
          </w:p>
          <w:p w14:paraId="2E37E647" w14:textId="6829570B" w:rsidR="00BF739E" w:rsidRPr="00946B8A" w:rsidRDefault="00BF739E" w:rsidP="00F5657F">
            <w:pPr>
              <w:widowControl/>
              <w:autoSpaceDE/>
              <w:autoSpaceDN/>
              <w:adjustRightInd/>
              <w:spacing w:before="80" w:after="120" w:line="240" w:lineRule="auto"/>
              <w:ind w:left="1440" w:hanging="720"/>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6D"/>
            </w:r>
            <w:r w:rsidRPr="00946B8A">
              <w:rPr>
                <w:color w:val="595959"/>
                <w:sz w:val="18"/>
              </w:rPr>
              <w:t xml:space="preserve"> Whole PRI Transparency Report has been internally verified</w:t>
            </w:r>
          </w:p>
          <w:p w14:paraId="3189F395" w14:textId="1197BA45" w:rsidR="00BF739E" w:rsidRPr="00946B8A" w:rsidRDefault="00BF739E" w:rsidP="00F5657F">
            <w:pPr>
              <w:widowControl/>
              <w:autoSpaceDE/>
              <w:autoSpaceDN/>
              <w:adjustRightInd/>
              <w:spacing w:before="80" w:after="120" w:line="240" w:lineRule="auto"/>
              <w:ind w:left="1440" w:hanging="720"/>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6D"/>
            </w:r>
            <w:r w:rsidRPr="00946B8A">
              <w:rPr>
                <w:color w:val="595959"/>
                <w:sz w:val="18"/>
              </w:rPr>
              <w:t xml:space="preserve"> Selected data has been internally verified</w:t>
            </w:r>
          </w:p>
          <w:p w14:paraId="1452610A" w14:textId="2016AB2D" w:rsidR="00BF739E" w:rsidRPr="00946B8A" w:rsidRDefault="00BF739E" w:rsidP="00F5657F">
            <w:pPr>
              <w:widowControl/>
              <w:autoSpaceDE/>
              <w:autoSpaceDN/>
              <w:adjustRightInd/>
              <w:spacing w:before="80" w:after="120" w:line="240" w:lineRule="auto"/>
              <w:ind w:left="397" w:hanging="227"/>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Other, specify_______</w:t>
            </w:r>
          </w:p>
          <w:p w14:paraId="3761822B" w14:textId="434AB480" w:rsidR="00BF739E" w:rsidRPr="00946B8A" w:rsidRDefault="00BF739E" w:rsidP="00F5657F">
            <w:pPr>
              <w:widowControl/>
              <w:autoSpaceDE/>
              <w:autoSpaceDN/>
              <w:adjustRightInd/>
              <w:spacing w:before="80" w:after="120" w:line="240" w:lineRule="auto"/>
              <w:ind w:left="397" w:hanging="227"/>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None of the above</w:t>
            </w:r>
          </w:p>
        </w:tc>
      </w:tr>
      <w:tr w:rsidR="00657342" w:rsidRPr="00946B8A" w14:paraId="28324B61" w14:textId="77777777" w:rsidTr="00D1396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BFBFBF" w:themeColor="background1" w:themeShade="BF"/>
              <w:left w:val="single" w:sz="4" w:space="0" w:color="0070C0"/>
              <w:bottom w:val="single" w:sz="4" w:space="0" w:color="BFBFBF" w:themeColor="background1" w:themeShade="BF"/>
              <w:right w:val="single" w:sz="4" w:space="0" w:color="A6A6A6" w:themeColor="background1" w:themeShade="A6"/>
            </w:tcBorders>
          </w:tcPr>
          <w:p w14:paraId="4247EE82" w14:textId="77777777" w:rsidR="00BF739E" w:rsidRPr="00946B8A" w:rsidRDefault="00BF739E" w:rsidP="00F5657F">
            <w:pPr>
              <w:widowControl/>
              <w:autoSpaceDE/>
              <w:autoSpaceDN/>
              <w:adjustRightInd/>
              <w:spacing w:after="0" w:line="240" w:lineRule="auto"/>
              <w:rPr>
                <w:color w:val="0050A6"/>
              </w:rPr>
            </w:pPr>
            <w:r w:rsidRPr="00946B8A">
              <w:rPr>
                <w:b/>
                <w:color w:val="595959"/>
                <w:sz w:val="18"/>
              </w:rPr>
              <w:t xml:space="preserve">CM </w:t>
            </w:r>
            <w:r>
              <w:rPr>
                <w:b/>
                <w:color w:val="595959"/>
                <w:sz w:val="18"/>
              </w:rPr>
              <w:t>01</w:t>
            </w:r>
            <w:r w:rsidRPr="00946B8A">
              <w:rPr>
                <w:b/>
                <w:color w:val="595959"/>
                <w:sz w:val="18"/>
              </w:rPr>
              <w:t>.2</w:t>
            </w:r>
          </w:p>
          <w:p w14:paraId="5C95CD03" w14:textId="77777777" w:rsidR="00BF739E" w:rsidRPr="00946B8A" w:rsidRDefault="00BF739E" w:rsidP="00F5657F">
            <w:pPr>
              <w:spacing w:after="0" w:line="240" w:lineRule="auto"/>
              <w:rPr>
                <w:color w:val="0050A6"/>
              </w:rPr>
            </w:pPr>
          </w:p>
        </w:tc>
        <w:tc>
          <w:tcPr>
            <w:tcW w:w="8221" w:type="dxa"/>
            <w:gridSpan w:val="14"/>
            <w:tcBorders>
              <w:top w:val="single" w:sz="4" w:space="0" w:color="BFBFBF" w:themeColor="background1" w:themeShade="BF"/>
              <w:left w:val="single" w:sz="4" w:space="0" w:color="A6A6A6" w:themeColor="background1" w:themeShade="A6"/>
              <w:bottom w:val="single" w:sz="4" w:space="0" w:color="FFFFFF" w:themeColor="background1"/>
              <w:right w:val="single" w:sz="4" w:space="0" w:color="0070C0"/>
            </w:tcBorders>
            <w:shd w:val="clear" w:color="auto" w:fill="DAEEF3" w:themeFill="accent5" w:themeFillTint="33"/>
          </w:tcPr>
          <w:p w14:paraId="79E6D97B" w14:textId="360FD484" w:rsidR="00BF739E" w:rsidRPr="00946B8A" w:rsidRDefault="00BF739E"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t>We plan to assure this year’s PRI Transparency report</w:t>
            </w:r>
          </w:p>
        </w:tc>
      </w:tr>
      <w:tr w:rsidR="00BF739E" w:rsidRPr="00946B8A" w14:paraId="7AAE811F" w14:textId="77777777" w:rsidTr="39F8B32A">
        <w:tc>
          <w:tcPr>
            <w:cnfStyle w:val="001000000000" w:firstRow="0" w:lastRow="0" w:firstColumn="1" w:lastColumn="0" w:oddVBand="0" w:evenVBand="0" w:oddHBand="0" w:evenHBand="0" w:firstRowFirstColumn="0" w:firstRowLastColumn="0" w:lastRowFirstColumn="0" w:lastRowLastColumn="0"/>
            <w:tcW w:w="1135" w:type="dxa"/>
            <w:vMerge/>
            <w:tcBorders>
              <w:top w:val="nil"/>
              <w:left w:val="single" w:sz="4" w:space="0" w:color="0070C0"/>
              <w:bottom w:val="single" w:sz="4" w:space="0" w:color="BFBFBF" w:themeColor="background1" w:themeShade="BF"/>
              <w:right w:val="single" w:sz="4" w:space="0" w:color="A6A6A6"/>
            </w:tcBorders>
          </w:tcPr>
          <w:p w14:paraId="2C82A048" w14:textId="77777777" w:rsidR="00BF739E" w:rsidRPr="00946B8A" w:rsidRDefault="00BF739E" w:rsidP="00F5657F">
            <w:pPr>
              <w:widowControl/>
              <w:autoSpaceDE/>
              <w:autoSpaceDN/>
              <w:adjustRightInd/>
              <w:spacing w:after="0" w:line="240" w:lineRule="auto"/>
              <w:rPr>
                <w:color w:val="0050A6"/>
              </w:rPr>
            </w:pPr>
          </w:p>
        </w:tc>
        <w:tc>
          <w:tcPr>
            <w:tcW w:w="8221" w:type="dxa"/>
            <w:gridSpan w:val="14"/>
            <w:tcBorders>
              <w:top w:val="single" w:sz="4" w:space="0" w:color="FFFFFF" w:themeColor="background1"/>
              <w:left w:val="single" w:sz="4" w:space="0" w:color="A6A6A6" w:themeColor="background1" w:themeShade="A6"/>
              <w:bottom w:val="single" w:sz="4" w:space="0" w:color="BFBFBF" w:themeColor="background1" w:themeShade="BF"/>
              <w:right w:val="single" w:sz="4" w:space="0" w:color="0070C0"/>
            </w:tcBorders>
            <w:shd w:val="clear" w:color="auto" w:fill="auto"/>
          </w:tcPr>
          <w:p w14:paraId="2A4BAE0B" w14:textId="0DFE9AAC" w:rsidR="00BF739E" w:rsidRPr="00946B8A" w:rsidRDefault="00CF6220"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sidR="00BF739E" w:rsidRPr="001A60A4">
              <w:rPr>
                <w:color w:val="595959"/>
                <w:sz w:val="18"/>
              </w:rPr>
              <w:t xml:space="preserve"> </w:t>
            </w:r>
            <w:r w:rsidR="00BF739E" w:rsidRPr="00946B8A">
              <w:rPr>
                <w:color w:val="595959"/>
                <w:sz w:val="18"/>
              </w:rPr>
              <w:t>Whole PRI Transparency Report will be assured</w:t>
            </w:r>
          </w:p>
          <w:p w14:paraId="1DEFBAC7" w14:textId="77777777" w:rsidR="00BF739E" w:rsidRPr="001A60A4" w:rsidRDefault="00CF6220" w:rsidP="39F8B32A">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sidR="00BF739E" w:rsidRPr="001A60A4">
              <w:rPr>
                <w:color w:val="595959"/>
                <w:sz w:val="18"/>
              </w:rPr>
              <w:t xml:space="preserve">  Selected data will be assured</w:t>
            </w:r>
          </w:p>
          <w:p w14:paraId="3460A534" w14:textId="75A05D9C" w:rsidR="001A60A4" w:rsidRPr="001A60A4" w:rsidRDefault="001A60A4" w:rsidP="001A60A4">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rFonts w:ascii="Helvetica" w:hAnsi="Helvetica" w:cs="Helvetica"/>
                <w:b/>
                <w:bCs/>
                <w:color w:val="333333"/>
              </w:rPr>
            </w:pPr>
            <w:r w:rsidRPr="001A60A4">
              <w:rPr>
                <w:color w:val="595959"/>
                <w:sz w:val="18"/>
              </w:rPr>
              <w:sym w:font="Wingdings" w:char="F06D"/>
            </w:r>
            <w:r>
              <w:rPr>
                <w:color w:val="595959"/>
                <w:sz w:val="18"/>
              </w:rPr>
              <w:t xml:space="preserve"> </w:t>
            </w:r>
            <w:r w:rsidRPr="001A60A4">
              <w:rPr>
                <w:color w:val="595959"/>
                <w:sz w:val="18"/>
              </w:rPr>
              <w:t>We do not plan to assure this year's PRI Transparency report</w:t>
            </w:r>
          </w:p>
        </w:tc>
      </w:tr>
      <w:tr w:rsidR="00BF739E" w:rsidRPr="00946B8A" w14:paraId="7379D8EE" w14:textId="77777777" w:rsidTr="00D1396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BFBFBF" w:themeColor="background1" w:themeShade="BF"/>
              <w:left w:val="single" w:sz="4" w:space="0" w:color="0070C0"/>
              <w:bottom w:val="single" w:sz="4" w:space="0" w:color="BFBFBF" w:themeColor="background1" w:themeShade="BF"/>
              <w:right w:val="single" w:sz="4" w:space="0" w:color="A6A6A6" w:themeColor="background1" w:themeShade="A6"/>
            </w:tcBorders>
          </w:tcPr>
          <w:p w14:paraId="139C7C2C" w14:textId="77777777" w:rsidR="00BF739E" w:rsidRPr="00946B8A" w:rsidRDefault="00BF739E" w:rsidP="00F5657F">
            <w:pPr>
              <w:widowControl/>
              <w:autoSpaceDE/>
              <w:autoSpaceDN/>
              <w:adjustRightInd/>
              <w:spacing w:after="0" w:line="240" w:lineRule="auto"/>
              <w:rPr>
                <w:color w:val="0050A6"/>
              </w:rPr>
            </w:pPr>
            <w:r w:rsidRPr="00946B8A">
              <w:rPr>
                <w:b/>
                <w:color w:val="595959"/>
                <w:sz w:val="18"/>
              </w:rPr>
              <w:t xml:space="preserve">CM </w:t>
            </w:r>
            <w:r>
              <w:rPr>
                <w:b/>
                <w:color w:val="595959"/>
                <w:sz w:val="18"/>
              </w:rPr>
              <w:t>01</w:t>
            </w:r>
            <w:r w:rsidRPr="00946B8A">
              <w:rPr>
                <w:b/>
                <w:color w:val="595959"/>
                <w:sz w:val="18"/>
              </w:rPr>
              <w:t>.3</w:t>
            </w:r>
          </w:p>
          <w:p w14:paraId="75546BD6" w14:textId="77777777" w:rsidR="00BF739E" w:rsidRPr="00946B8A" w:rsidRDefault="00BF739E" w:rsidP="00F5657F">
            <w:pPr>
              <w:spacing w:after="0" w:line="240" w:lineRule="auto"/>
              <w:rPr>
                <w:color w:val="0050A6"/>
              </w:rPr>
            </w:pPr>
          </w:p>
        </w:tc>
        <w:tc>
          <w:tcPr>
            <w:tcW w:w="8221" w:type="dxa"/>
            <w:gridSpan w:val="14"/>
            <w:tcBorders>
              <w:top w:val="single" w:sz="4" w:space="0" w:color="BFBFBF" w:themeColor="background1" w:themeShade="BF"/>
              <w:left w:val="single" w:sz="4" w:space="0" w:color="A6A6A6" w:themeColor="background1" w:themeShade="A6"/>
              <w:bottom w:val="single" w:sz="4" w:space="0" w:color="FFFFFF" w:themeColor="background1"/>
              <w:right w:val="single" w:sz="4" w:space="0" w:color="0070C0"/>
            </w:tcBorders>
            <w:shd w:val="clear" w:color="auto" w:fill="DAEEF3" w:themeFill="accent5" w:themeFillTint="33"/>
          </w:tcPr>
          <w:p w14:paraId="42B9F85D" w14:textId="05EDC745" w:rsidR="00BF739E" w:rsidRPr="00946B8A" w:rsidRDefault="0083240D"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59097F">
              <w:rPr>
                <w:color w:val="595959"/>
                <w:sz w:val="18"/>
              </w:rPr>
              <w:t xml:space="preserve"> </w:t>
            </w:r>
            <w:r w:rsidR="00BF739E" w:rsidRPr="0059097F">
              <w:rPr>
                <w:color w:val="595959"/>
                <w:sz w:val="18"/>
              </w:rPr>
              <w:t>We undertook independent assurance by a third party on last year’s PRI Transparency Report</w:t>
            </w:r>
          </w:p>
        </w:tc>
      </w:tr>
      <w:tr w:rsidR="00BF739E" w:rsidRPr="00946B8A" w14:paraId="50481F73" w14:textId="77777777" w:rsidTr="39F8B32A">
        <w:tc>
          <w:tcPr>
            <w:cnfStyle w:val="001000000000" w:firstRow="0" w:lastRow="0" w:firstColumn="1" w:lastColumn="0" w:oddVBand="0" w:evenVBand="0" w:oddHBand="0" w:evenHBand="0" w:firstRowFirstColumn="0" w:firstRowLastColumn="0" w:lastRowFirstColumn="0" w:lastRowLastColumn="0"/>
            <w:tcW w:w="1135" w:type="dxa"/>
            <w:vMerge/>
            <w:tcBorders>
              <w:top w:val="nil"/>
              <w:left w:val="single" w:sz="4" w:space="0" w:color="0070C0"/>
              <w:bottom w:val="single" w:sz="4" w:space="0" w:color="BFBFBF" w:themeColor="background1" w:themeShade="BF"/>
              <w:right w:val="single" w:sz="4" w:space="0" w:color="A6A6A6"/>
            </w:tcBorders>
          </w:tcPr>
          <w:p w14:paraId="248417CD" w14:textId="77777777" w:rsidR="00BF739E" w:rsidRPr="00946B8A" w:rsidRDefault="00BF739E" w:rsidP="00F5657F">
            <w:pPr>
              <w:widowControl/>
              <w:autoSpaceDE/>
              <w:autoSpaceDN/>
              <w:adjustRightInd/>
              <w:spacing w:after="0" w:line="240" w:lineRule="auto"/>
              <w:rPr>
                <w:color w:val="0050A6"/>
              </w:rPr>
            </w:pPr>
          </w:p>
        </w:tc>
        <w:tc>
          <w:tcPr>
            <w:tcW w:w="8221" w:type="dxa"/>
            <w:gridSpan w:val="14"/>
            <w:tcBorders>
              <w:top w:val="single" w:sz="4" w:space="0" w:color="FFFFFF" w:themeColor="background1"/>
              <w:left w:val="single" w:sz="4" w:space="0" w:color="A6A6A6" w:themeColor="background1" w:themeShade="A6"/>
              <w:bottom w:val="single" w:sz="4" w:space="0" w:color="BFBFBF" w:themeColor="background1" w:themeShade="BF"/>
              <w:right w:val="single" w:sz="4" w:space="0" w:color="0070C0"/>
            </w:tcBorders>
            <w:shd w:val="clear" w:color="auto" w:fill="auto"/>
          </w:tcPr>
          <w:p w14:paraId="7A91D854" w14:textId="3505F338" w:rsidR="00BF739E" w:rsidRPr="00946B8A" w:rsidRDefault="00CF6220"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sidR="00BF739E" w:rsidRPr="00946B8A">
              <w:rPr>
                <w:color w:val="595959"/>
                <w:sz w:val="18"/>
              </w:rPr>
              <w:t xml:space="preserve"> Whole PRI Transparency Report was assured last year</w:t>
            </w:r>
          </w:p>
          <w:p w14:paraId="44532DC1" w14:textId="77777777" w:rsidR="00BF739E" w:rsidRDefault="00CF6220"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sidR="00BF739E" w:rsidRPr="00946B8A">
              <w:rPr>
                <w:color w:val="595959"/>
                <w:sz w:val="18"/>
              </w:rPr>
              <w:t xml:space="preserve"> Selected data was assured in last year’s PRI Transparency Report</w:t>
            </w:r>
          </w:p>
          <w:p w14:paraId="48250BF2" w14:textId="3B4FB866" w:rsidR="001A60A4" w:rsidRPr="00946B8A" w:rsidRDefault="001A60A4" w:rsidP="001A60A4">
            <w:pPr>
              <w:shd w:val="clear" w:color="auto" w:fill="FFFFFF"/>
              <w:cnfStyle w:val="000000000000" w:firstRow="0" w:lastRow="0" w:firstColumn="0" w:lastColumn="0" w:oddVBand="0" w:evenVBand="0" w:oddHBand="0" w:evenHBand="0" w:firstRowFirstColumn="0" w:firstRowLastColumn="0" w:lastRowFirstColumn="0" w:lastRowLastColumn="0"/>
              <w:rPr>
                <w:color w:val="595959"/>
                <w:sz w:val="18"/>
              </w:rPr>
            </w:pPr>
            <w:r w:rsidRPr="001A60A4">
              <w:rPr>
                <w:color w:val="595959"/>
                <w:sz w:val="18"/>
              </w:rPr>
              <w:sym w:font="Wingdings" w:char="F06D"/>
            </w:r>
            <w:r w:rsidRPr="001A60A4">
              <w:rPr>
                <w:color w:val="595959"/>
                <w:sz w:val="18"/>
              </w:rPr>
              <w:t xml:space="preserve"> We did not assure last year's PRI Transparency report</w:t>
            </w:r>
          </w:p>
        </w:tc>
      </w:tr>
      <w:tr w:rsidR="00BF739E" w:rsidRPr="00946B8A" w14:paraId="73DADABE" w14:textId="77777777" w:rsidTr="00D1396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5" w:type="dxa"/>
            <w:tcBorders>
              <w:top w:val="single" w:sz="4" w:space="0" w:color="BFBFBF" w:themeColor="background1" w:themeShade="BF"/>
              <w:left w:val="single" w:sz="4" w:space="0" w:color="0070C0"/>
              <w:right w:val="single" w:sz="4" w:space="0" w:color="A6A6A6" w:themeColor="background1" w:themeShade="A6"/>
            </w:tcBorders>
          </w:tcPr>
          <w:p w14:paraId="79EB6520" w14:textId="77777777" w:rsidR="00BF739E" w:rsidRPr="00946B8A" w:rsidRDefault="00BF739E" w:rsidP="00F5657F">
            <w:pPr>
              <w:widowControl/>
              <w:autoSpaceDE/>
              <w:autoSpaceDN/>
              <w:adjustRightInd/>
              <w:spacing w:after="0" w:line="240" w:lineRule="auto"/>
              <w:rPr>
                <w:b/>
                <w:color w:val="595959"/>
                <w:sz w:val="18"/>
              </w:rPr>
            </w:pPr>
            <w:r w:rsidRPr="00946B8A">
              <w:rPr>
                <w:b/>
                <w:color w:val="595959"/>
                <w:sz w:val="18"/>
              </w:rPr>
              <w:t xml:space="preserve">CM </w:t>
            </w:r>
            <w:r>
              <w:rPr>
                <w:b/>
                <w:color w:val="595959"/>
                <w:sz w:val="18"/>
              </w:rPr>
              <w:t>01</w:t>
            </w:r>
            <w:r w:rsidRPr="00946B8A">
              <w:rPr>
                <w:b/>
                <w:color w:val="595959"/>
                <w:sz w:val="18"/>
              </w:rPr>
              <w:t>.4</w:t>
            </w:r>
          </w:p>
        </w:tc>
        <w:tc>
          <w:tcPr>
            <w:tcW w:w="8221" w:type="dxa"/>
            <w:gridSpan w:val="14"/>
            <w:tcBorders>
              <w:top w:val="single" w:sz="4" w:space="0" w:color="BFBFBF" w:themeColor="background1" w:themeShade="BF"/>
              <w:left w:val="single" w:sz="4" w:space="0" w:color="A6A6A6" w:themeColor="background1" w:themeShade="A6"/>
              <w:right w:val="single" w:sz="4" w:space="0" w:color="0070C0"/>
            </w:tcBorders>
            <w:shd w:val="clear" w:color="auto" w:fill="DAEEF3" w:themeFill="accent5" w:themeFillTint="33"/>
          </w:tcPr>
          <w:p w14:paraId="56938179" w14:textId="18FE9653" w:rsidR="00BF739E" w:rsidRPr="00946B8A" w:rsidRDefault="00BF739E"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t>We undertake confidence building measures that are unspecific to the data contained in our PRI Transparency Report:</w:t>
            </w:r>
          </w:p>
        </w:tc>
      </w:tr>
      <w:tr w:rsidR="00BF739E" w:rsidRPr="00946B8A" w14:paraId="15627A25" w14:textId="77777777" w:rsidTr="39F8B32A">
        <w:tc>
          <w:tcPr>
            <w:cnfStyle w:val="001000000000" w:firstRow="0" w:lastRow="0" w:firstColumn="1" w:lastColumn="0" w:oddVBand="0" w:evenVBand="0" w:oddHBand="0" w:evenHBand="0" w:firstRowFirstColumn="0" w:firstRowLastColumn="0" w:lastRowFirstColumn="0" w:lastRowLastColumn="0"/>
            <w:tcW w:w="1135" w:type="dxa"/>
            <w:tcBorders>
              <w:top w:val="nil"/>
              <w:left w:val="single" w:sz="4" w:space="0" w:color="0070C0"/>
              <w:bottom w:val="single" w:sz="4" w:space="0" w:color="A6A6A6" w:themeColor="background1" w:themeShade="A6"/>
              <w:right w:val="single" w:sz="4" w:space="0" w:color="A6A6A6" w:themeColor="background1" w:themeShade="A6"/>
            </w:tcBorders>
          </w:tcPr>
          <w:p w14:paraId="2E06986C" w14:textId="77777777" w:rsidR="00BF739E" w:rsidRPr="00946B8A" w:rsidRDefault="00BF739E" w:rsidP="00F5657F">
            <w:pPr>
              <w:widowControl/>
              <w:autoSpaceDE/>
              <w:autoSpaceDN/>
              <w:adjustRightInd/>
              <w:spacing w:after="0" w:line="240" w:lineRule="auto"/>
              <w:rPr>
                <w:color w:val="0050A6"/>
              </w:rPr>
            </w:pPr>
          </w:p>
        </w:tc>
        <w:tc>
          <w:tcPr>
            <w:tcW w:w="8221" w:type="dxa"/>
            <w:gridSpan w:val="14"/>
            <w:tcBorders>
              <w:top w:val="nil"/>
              <w:left w:val="single" w:sz="4" w:space="0" w:color="A6A6A6" w:themeColor="background1" w:themeShade="A6"/>
              <w:bottom w:val="single" w:sz="4" w:space="0" w:color="BFBFBF" w:themeColor="background1" w:themeShade="BF"/>
              <w:right w:val="single" w:sz="4" w:space="0" w:color="0070C0"/>
            </w:tcBorders>
          </w:tcPr>
          <w:p w14:paraId="4E122234" w14:textId="5F1E393D" w:rsidR="00BF739E" w:rsidRPr="00946B8A" w:rsidRDefault="00BF739E" w:rsidP="00F5657F">
            <w:pPr>
              <w:widowControl/>
              <w:autoSpaceDE/>
              <w:autoSpaceDN/>
              <w:adjustRightInd/>
              <w:spacing w:before="80" w:after="120" w:line="240" w:lineRule="auto"/>
              <w:ind w:left="397" w:hanging="227"/>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We adhere to an RI certification or labelling scheme</w:t>
            </w:r>
          </w:p>
          <w:p w14:paraId="28B6FCDC" w14:textId="7233990D" w:rsidR="00BF739E" w:rsidRPr="00946B8A" w:rsidRDefault="00BF739E" w:rsidP="00F5657F">
            <w:pPr>
              <w:widowControl/>
              <w:autoSpaceDE/>
              <w:autoSpaceDN/>
              <w:adjustRightInd/>
              <w:spacing w:before="80" w:after="120" w:line="240" w:lineRule="auto"/>
              <w:ind w:left="397" w:hanging="227"/>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lastRenderedPageBreak/>
              <w:sym w:font="Wingdings" w:char="F071"/>
            </w:r>
            <w:r w:rsidRPr="00946B8A">
              <w:rPr>
                <w:color w:val="595959"/>
                <w:sz w:val="18"/>
              </w:rPr>
              <w:t xml:space="preserve"> We carry out independent/third party assurance over a whole public report </w:t>
            </w:r>
            <w:r w:rsidRPr="00946B8A">
              <w:rPr>
                <w:rFonts w:cs="Times New Roman"/>
                <w:color w:val="595959"/>
                <w:sz w:val="18"/>
              </w:rPr>
              <w:t>(such as a sustainability report)</w:t>
            </w:r>
            <w:r w:rsidRPr="00946B8A">
              <w:rPr>
                <w:color w:val="595959"/>
                <w:sz w:val="18"/>
              </w:rPr>
              <w:t xml:space="preserve"> extracts of which are included in this year’s PRI Transparency Report</w:t>
            </w:r>
          </w:p>
          <w:p w14:paraId="0F0F40D8" w14:textId="32070CF0" w:rsidR="00BF739E" w:rsidRPr="00946B8A" w:rsidRDefault="00BF739E" w:rsidP="00F5657F">
            <w:pPr>
              <w:widowControl/>
              <w:autoSpaceDE/>
              <w:autoSpaceDN/>
              <w:adjustRightInd/>
              <w:spacing w:before="80" w:after="120" w:line="240" w:lineRule="auto"/>
              <w:ind w:left="397" w:hanging="227"/>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ESG audit of holdings</w:t>
            </w:r>
          </w:p>
          <w:p w14:paraId="5737456E" w14:textId="174C238A" w:rsidR="00BF739E" w:rsidRPr="00946B8A" w:rsidRDefault="00BF739E" w:rsidP="00F5657F">
            <w:pPr>
              <w:widowControl/>
              <w:autoSpaceDE/>
              <w:autoSpaceDN/>
              <w:adjustRightInd/>
              <w:spacing w:before="80" w:after="120" w:line="240" w:lineRule="auto"/>
              <w:ind w:left="397" w:hanging="227"/>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Other, specify_______</w:t>
            </w:r>
          </w:p>
          <w:p w14:paraId="7E6F782E" w14:textId="3E5286B2" w:rsidR="00BF739E" w:rsidRPr="00946B8A" w:rsidRDefault="00BF739E" w:rsidP="00F5657F">
            <w:pPr>
              <w:widowControl/>
              <w:autoSpaceDE/>
              <w:autoSpaceDN/>
              <w:adjustRightInd/>
              <w:spacing w:before="80" w:after="120" w:line="240" w:lineRule="auto"/>
              <w:ind w:left="397" w:hanging="227"/>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sidRPr="00946B8A">
              <w:rPr>
                <w:color w:val="595959"/>
                <w:sz w:val="18"/>
              </w:rPr>
              <w:t xml:space="preserve"> None of the above</w:t>
            </w:r>
          </w:p>
        </w:tc>
      </w:tr>
      <w:tr w:rsidR="00BF739E" w:rsidRPr="00946B8A" w14:paraId="0213B89A" w14:textId="77777777" w:rsidTr="00D1396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A6A6A6" w:themeColor="background1" w:themeShade="A6"/>
              <w:left w:val="single" w:sz="4" w:space="0" w:color="0070C0"/>
              <w:bottom w:val="single" w:sz="4" w:space="0" w:color="BFBFBF" w:themeColor="background1" w:themeShade="BF"/>
              <w:right w:val="single" w:sz="4" w:space="0" w:color="A6A6A6" w:themeColor="background1" w:themeShade="A6"/>
            </w:tcBorders>
            <w:vAlign w:val="top"/>
          </w:tcPr>
          <w:p w14:paraId="7DF4939C" w14:textId="77777777" w:rsidR="00BF739E" w:rsidRPr="00946B8A" w:rsidRDefault="00BF739E" w:rsidP="00F5657F">
            <w:pPr>
              <w:widowControl/>
              <w:autoSpaceDE/>
              <w:autoSpaceDN/>
              <w:adjustRightInd/>
              <w:spacing w:after="120" w:line="240" w:lineRule="auto"/>
              <w:rPr>
                <w:b/>
                <w:color w:val="595959"/>
                <w:sz w:val="18"/>
              </w:rPr>
            </w:pPr>
            <w:r w:rsidRPr="00946B8A">
              <w:rPr>
                <w:b/>
                <w:color w:val="595959"/>
                <w:sz w:val="18"/>
              </w:rPr>
              <w:lastRenderedPageBreak/>
              <w:t xml:space="preserve">CM </w:t>
            </w:r>
            <w:r>
              <w:rPr>
                <w:b/>
                <w:color w:val="595959"/>
                <w:sz w:val="18"/>
              </w:rPr>
              <w:t>01</w:t>
            </w:r>
            <w:r w:rsidRPr="00946B8A">
              <w:rPr>
                <w:b/>
                <w:color w:val="595959"/>
                <w:sz w:val="18"/>
              </w:rPr>
              <w:t>.5</w:t>
            </w:r>
          </w:p>
        </w:tc>
        <w:tc>
          <w:tcPr>
            <w:tcW w:w="8221" w:type="dxa"/>
            <w:gridSpan w:val="14"/>
            <w:tcBorders>
              <w:top w:val="single" w:sz="4" w:space="0" w:color="BFBFBF" w:themeColor="background1" w:themeShade="BF"/>
              <w:left w:val="single" w:sz="4" w:space="0" w:color="A6A6A6" w:themeColor="background1" w:themeShade="A6"/>
              <w:right w:val="single" w:sz="4" w:space="0" w:color="0070C0"/>
            </w:tcBorders>
            <w:shd w:val="clear" w:color="auto" w:fill="DAEEF3" w:themeFill="accent5" w:themeFillTint="33"/>
          </w:tcPr>
          <w:p w14:paraId="2ACFD464" w14:textId="4991E394" w:rsidR="00BF739E" w:rsidRPr="00946B8A" w:rsidRDefault="00BF739E"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t>Independent assurance by a third party over selected responses from this year’s PRI Transparency Report</w:t>
            </w:r>
          </w:p>
        </w:tc>
      </w:tr>
      <w:tr w:rsidR="000E0C02" w:rsidRPr="00946B8A" w14:paraId="4136F8B9" w14:textId="77777777" w:rsidTr="39F8B32A">
        <w:trPr>
          <w:trHeight w:val="135"/>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499DAF3B" w14:textId="77777777" w:rsidR="00BF739E" w:rsidRPr="00946B8A" w:rsidRDefault="00BF739E" w:rsidP="00F5657F">
            <w:pPr>
              <w:widowControl/>
              <w:autoSpaceDE/>
              <w:autoSpaceDN/>
              <w:adjustRightInd/>
              <w:spacing w:after="120" w:line="240" w:lineRule="auto"/>
              <w:rPr>
                <w:b/>
                <w:color w:val="595959"/>
                <w:sz w:val="18"/>
              </w:rPr>
            </w:pPr>
          </w:p>
        </w:tc>
        <w:tc>
          <w:tcPr>
            <w:tcW w:w="1417" w:type="dxa"/>
            <w:tcBorders>
              <w:top w:val="nil"/>
              <w:left w:val="single" w:sz="4" w:space="0" w:color="A6A6A6" w:themeColor="background1" w:themeShade="A6"/>
              <w:bottom w:val="single" w:sz="4" w:space="0" w:color="FFFFFF" w:themeColor="background1"/>
              <w:right w:val="single" w:sz="4" w:space="0" w:color="FFFFFF" w:themeColor="background1"/>
            </w:tcBorders>
            <w:shd w:val="clear" w:color="auto" w:fill="BFBFBF" w:themeFill="background1" w:themeFillShade="BF"/>
          </w:tcPr>
          <w:p w14:paraId="4158489F" w14:textId="7D321DEE" w:rsidR="00BF739E" w:rsidRPr="00AF1B04"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What data has been assured</w:t>
            </w:r>
          </w:p>
        </w:tc>
        <w:tc>
          <w:tcPr>
            <w:tcW w:w="1276" w:type="dxa"/>
            <w:gridSpan w:val="3"/>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72E6D29A" w14:textId="149ACF23" w:rsidR="00BF739E" w:rsidRPr="00AF1B04" w:rsidRDefault="00BF739E" w:rsidP="003E495C">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Corresponding Indicator number</w:t>
            </w:r>
          </w:p>
        </w:tc>
        <w:tc>
          <w:tcPr>
            <w:tcW w:w="1276" w:type="dxa"/>
            <w:gridSpan w:val="2"/>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1C2A4BCB" w14:textId="16BDD8DE" w:rsidR="00BF739E" w:rsidRPr="00AF1B04" w:rsidRDefault="00BF739E" w:rsidP="003E495C">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Who has conducted the assurance</w:t>
            </w:r>
          </w:p>
        </w:tc>
        <w:tc>
          <w:tcPr>
            <w:tcW w:w="1559" w:type="dxa"/>
            <w:gridSpan w:val="2"/>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1DAA6950" w14:textId="125684DB" w:rsidR="00BF739E" w:rsidRPr="00AF1B04"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Assurance standard used</w:t>
            </w:r>
          </w:p>
        </w:tc>
        <w:tc>
          <w:tcPr>
            <w:tcW w:w="1276" w:type="dxa"/>
            <w:gridSpan w:val="4"/>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2D96EF3D" w14:textId="5FE119E3" w:rsidR="00BF739E" w:rsidRPr="00AF1B04"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Level of assurance sought</w:t>
            </w:r>
          </w:p>
        </w:tc>
        <w:tc>
          <w:tcPr>
            <w:tcW w:w="1417" w:type="dxa"/>
            <w:gridSpan w:val="2"/>
            <w:tcBorders>
              <w:top w:val="nil"/>
              <w:left w:val="single" w:sz="4" w:space="0" w:color="FFFFFF" w:themeColor="background1"/>
              <w:bottom w:val="single" w:sz="4" w:space="0" w:color="FFFFFF" w:themeColor="background1"/>
              <w:right w:val="single" w:sz="4" w:space="0" w:color="0070C0"/>
            </w:tcBorders>
            <w:shd w:val="clear" w:color="auto" w:fill="BFBFBF" w:themeFill="background1" w:themeFillShade="BF"/>
          </w:tcPr>
          <w:p w14:paraId="1264D473" w14:textId="028A8681" w:rsidR="00BF739E" w:rsidRPr="00AF1B04"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 xml:space="preserve">Link to </w:t>
            </w:r>
            <w:r w:rsidR="00AF1B04" w:rsidRPr="00AF1B04">
              <w:rPr>
                <w:b/>
                <w:color w:val="FFFFFF" w:themeColor="background1"/>
                <w:sz w:val="18"/>
              </w:rPr>
              <w:t>auditor’s</w:t>
            </w:r>
            <w:r w:rsidRPr="00AF1B04">
              <w:rPr>
                <w:b/>
                <w:color w:val="FFFFFF" w:themeColor="background1"/>
                <w:sz w:val="18"/>
              </w:rPr>
              <w:t xml:space="preserve"> report</w:t>
            </w:r>
          </w:p>
        </w:tc>
      </w:tr>
      <w:tr w:rsidR="000E0C02" w:rsidRPr="00946B8A" w14:paraId="3104EF32" w14:textId="77777777" w:rsidTr="39F8B32A">
        <w:trPr>
          <w:cnfStyle w:val="000000100000" w:firstRow="0" w:lastRow="0" w:firstColumn="0" w:lastColumn="0" w:oddVBand="0" w:evenVBand="0" w:oddHBand="1" w:evenHBand="0" w:firstRowFirstColumn="0" w:firstRowLastColumn="0" w:lastRowFirstColumn="0" w:lastRowLastColumn="0"/>
          <w:trHeight w:val="433"/>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74F0ACD7" w14:textId="77777777" w:rsidR="00BF739E" w:rsidRPr="00946B8A" w:rsidRDefault="00BF739E" w:rsidP="00F5657F">
            <w:pPr>
              <w:widowControl/>
              <w:autoSpaceDE/>
              <w:autoSpaceDN/>
              <w:adjustRightInd/>
              <w:spacing w:after="120" w:line="240" w:lineRule="auto"/>
              <w:rPr>
                <w:b/>
                <w:color w:val="595959"/>
                <w:sz w:val="18"/>
              </w:rPr>
            </w:pPr>
          </w:p>
        </w:tc>
        <w:tc>
          <w:tcPr>
            <w:tcW w:w="1417" w:type="dxa"/>
            <w:tcBorders>
              <w:top w:val="single" w:sz="4" w:space="0" w:color="FFFFFF" w:themeColor="background1"/>
              <w:left w:val="single" w:sz="4" w:space="0" w:color="A6A6A6" w:themeColor="background1" w:themeShade="A6"/>
              <w:bottom w:val="single" w:sz="4" w:space="0" w:color="BFBFBF" w:themeColor="background1" w:themeShade="BF"/>
              <w:right w:val="single" w:sz="4" w:space="0" w:color="auto"/>
            </w:tcBorders>
            <w:shd w:val="clear" w:color="auto" w:fill="auto"/>
          </w:tcPr>
          <w:p w14:paraId="5023B9ED" w14:textId="77777777" w:rsidR="00BF739E" w:rsidRPr="00946B8A" w:rsidRDefault="00BF739E"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1276" w:type="dxa"/>
            <w:gridSpan w:val="3"/>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05A0A2D3" w14:textId="77777777" w:rsidR="00BF739E" w:rsidRPr="00946B8A" w:rsidRDefault="00BF739E"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1276" w:type="dxa"/>
            <w:gridSpan w:val="2"/>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7E933770" w14:textId="77777777" w:rsidR="00BF739E" w:rsidRPr="00946B8A" w:rsidRDefault="00BF739E"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1559" w:type="dxa"/>
            <w:gridSpan w:val="2"/>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70C2CC21" w14:textId="77777777" w:rsidR="00BF739E" w:rsidRPr="00946B8A" w:rsidRDefault="00BF739E"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1276" w:type="dxa"/>
            <w:gridSpan w:val="4"/>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7C1E0559" w14:textId="77777777" w:rsidR="00BF739E" w:rsidRPr="00946B8A" w:rsidRDefault="00BF739E"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1417" w:type="dxa"/>
            <w:gridSpan w:val="2"/>
            <w:tcBorders>
              <w:top w:val="single" w:sz="4" w:space="0" w:color="FFFFFF" w:themeColor="background1"/>
              <w:left w:val="single" w:sz="4" w:space="0" w:color="auto"/>
              <w:bottom w:val="single" w:sz="4" w:space="0" w:color="BFBFBF" w:themeColor="background1" w:themeShade="BF"/>
              <w:right w:val="single" w:sz="4" w:space="0" w:color="0070C0"/>
            </w:tcBorders>
            <w:shd w:val="clear" w:color="auto" w:fill="auto"/>
          </w:tcPr>
          <w:p w14:paraId="26C00ECF" w14:textId="77777777" w:rsidR="00BF739E" w:rsidRPr="00946B8A" w:rsidRDefault="00BF739E"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r>
      <w:tr w:rsidR="00BF739E" w:rsidRPr="00946B8A" w14:paraId="18B364FB" w14:textId="77777777" w:rsidTr="00D13968">
        <w:trPr>
          <w:trHeight w:val="514"/>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BFBFBF" w:themeColor="background1" w:themeShade="BF"/>
              <w:left w:val="single" w:sz="4" w:space="0" w:color="0070C0"/>
              <w:bottom w:val="single" w:sz="4" w:space="0" w:color="BFBFBF" w:themeColor="background1" w:themeShade="BF"/>
              <w:right w:val="single" w:sz="4" w:space="0" w:color="A6A6A6" w:themeColor="background1" w:themeShade="A6"/>
            </w:tcBorders>
            <w:vAlign w:val="top"/>
          </w:tcPr>
          <w:p w14:paraId="25591C65" w14:textId="77777777" w:rsidR="00BF739E" w:rsidRPr="00946B8A" w:rsidRDefault="00BF739E" w:rsidP="00F5657F">
            <w:pPr>
              <w:widowControl/>
              <w:autoSpaceDE/>
              <w:autoSpaceDN/>
              <w:adjustRightInd/>
              <w:spacing w:after="120" w:line="240" w:lineRule="auto"/>
              <w:rPr>
                <w:b/>
                <w:color w:val="595959"/>
                <w:sz w:val="18"/>
              </w:rPr>
            </w:pPr>
            <w:r w:rsidRPr="00946B8A">
              <w:rPr>
                <w:b/>
                <w:color w:val="595959"/>
                <w:sz w:val="18"/>
              </w:rPr>
              <w:t xml:space="preserve">CM </w:t>
            </w:r>
            <w:r>
              <w:rPr>
                <w:b/>
                <w:color w:val="595959"/>
                <w:sz w:val="18"/>
              </w:rPr>
              <w:t>01</w:t>
            </w:r>
            <w:r w:rsidRPr="00946B8A">
              <w:rPr>
                <w:b/>
                <w:color w:val="595959"/>
                <w:sz w:val="18"/>
              </w:rPr>
              <w:t>.6</w:t>
            </w:r>
          </w:p>
        </w:tc>
        <w:tc>
          <w:tcPr>
            <w:tcW w:w="8221" w:type="dxa"/>
            <w:gridSpan w:val="14"/>
            <w:tcBorders>
              <w:top w:val="single" w:sz="4" w:space="0" w:color="BFBFBF" w:themeColor="background1" w:themeShade="BF"/>
              <w:left w:val="single" w:sz="4" w:space="0" w:color="A6A6A6" w:themeColor="background1" w:themeShade="A6"/>
              <w:bottom w:val="nil"/>
              <w:right w:val="single" w:sz="4" w:space="0" w:color="0070C0"/>
            </w:tcBorders>
            <w:shd w:val="clear" w:color="auto" w:fill="DAEEF3" w:themeFill="accent5" w:themeFillTint="33"/>
          </w:tcPr>
          <w:p w14:paraId="66A31040" w14:textId="23DABFA3" w:rsidR="00BF739E" w:rsidRPr="00946B8A"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t>Independent assurance by a third party over data points from other sources that have subsequently been used in your PRI responses this year</w:t>
            </w:r>
          </w:p>
        </w:tc>
      </w:tr>
      <w:tr w:rsidR="000E0C02" w:rsidRPr="00946B8A" w14:paraId="00CB5CA2" w14:textId="77777777" w:rsidTr="39F8B32A">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3535C315" w14:textId="77777777" w:rsidR="00BF739E" w:rsidRPr="00946B8A" w:rsidRDefault="00BF739E" w:rsidP="00F5657F">
            <w:pPr>
              <w:widowControl/>
              <w:autoSpaceDE/>
              <w:autoSpaceDN/>
              <w:adjustRightInd/>
              <w:spacing w:after="120" w:line="240" w:lineRule="auto"/>
              <w:rPr>
                <w:b/>
                <w:color w:val="595959"/>
                <w:sz w:val="18"/>
              </w:rPr>
            </w:pPr>
          </w:p>
        </w:tc>
        <w:tc>
          <w:tcPr>
            <w:tcW w:w="1417" w:type="dxa"/>
            <w:tcBorders>
              <w:top w:val="nil"/>
              <w:left w:val="single" w:sz="4" w:space="0" w:color="A6A6A6" w:themeColor="background1" w:themeShade="A6"/>
              <w:bottom w:val="single" w:sz="4" w:space="0" w:color="FFFFFF" w:themeColor="background1"/>
              <w:right w:val="single" w:sz="4" w:space="0" w:color="FFFFFF" w:themeColor="background1"/>
            </w:tcBorders>
            <w:shd w:val="clear" w:color="auto" w:fill="BFBFBF" w:themeFill="background1" w:themeFillShade="BF"/>
          </w:tcPr>
          <w:p w14:paraId="6A89C48F" w14:textId="0FE578A4" w:rsidR="00BF739E" w:rsidRPr="00AF1B04" w:rsidRDefault="00BF739E"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AF1B04">
              <w:rPr>
                <w:b/>
                <w:color w:val="FFFFFF" w:themeColor="background1"/>
                <w:sz w:val="18"/>
              </w:rPr>
              <w:t>What data has been assured</w:t>
            </w:r>
          </w:p>
        </w:tc>
        <w:tc>
          <w:tcPr>
            <w:tcW w:w="1276" w:type="dxa"/>
            <w:gridSpan w:val="3"/>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42468A2D" w14:textId="4735CF20" w:rsidR="00BF739E" w:rsidRPr="00AF1B04" w:rsidRDefault="00BF739E" w:rsidP="003E495C">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AF1B04">
              <w:rPr>
                <w:b/>
                <w:color w:val="FFFFFF" w:themeColor="background1"/>
                <w:sz w:val="18"/>
              </w:rPr>
              <w:t>Corresponding Indicator number</w:t>
            </w:r>
          </w:p>
        </w:tc>
        <w:tc>
          <w:tcPr>
            <w:tcW w:w="1276" w:type="dxa"/>
            <w:gridSpan w:val="2"/>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272FAD3A" w14:textId="2725D90C" w:rsidR="00BF739E" w:rsidRPr="00AF1B04" w:rsidRDefault="00BF739E" w:rsidP="003E495C">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AF1B04">
              <w:rPr>
                <w:b/>
                <w:color w:val="FFFFFF" w:themeColor="background1"/>
                <w:sz w:val="18"/>
              </w:rPr>
              <w:t>Who has conducted the assurance</w:t>
            </w:r>
          </w:p>
        </w:tc>
        <w:tc>
          <w:tcPr>
            <w:tcW w:w="1276"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6B154B7B" w14:textId="057310EB" w:rsidR="00BF739E" w:rsidRPr="00AF1B04" w:rsidRDefault="00BF739E" w:rsidP="003E495C">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AF1B04">
              <w:rPr>
                <w:b/>
                <w:color w:val="FFFFFF" w:themeColor="background1"/>
                <w:sz w:val="18"/>
              </w:rPr>
              <w:t>Assurance standard used</w:t>
            </w:r>
          </w:p>
        </w:tc>
        <w:tc>
          <w:tcPr>
            <w:tcW w:w="992" w:type="dxa"/>
            <w:gridSpan w:val="2"/>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2AFD9D7A" w14:textId="05FE48CF" w:rsidR="00BF739E" w:rsidRPr="00AF1B04" w:rsidRDefault="00BF739E" w:rsidP="003E495C">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AF1B04">
              <w:rPr>
                <w:b/>
                <w:color w:val="FFFFFF" w:themeColor="background1"/>
                <w:sz w:val="18"/>
              </w:rPr>
              <w:t>Level of assurance sought</w:t>
            </w:r>
          </w:p>
        </w:tc>
        <w:tc>
          <w:tcPr>
            <w:tcW w:w="992" w:type="dxa"/>
            <w:gridSpan w:val="4"/>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5E8F2B75" w14:textId="38A6D29D" w:rsidR="00BF739E" w:rsidRPr="00AF1B04" w:rsidRDefault="00BF739E" w:rsidP="003E495C">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AF1B04">
              <w:rPr>
                <w:b/>
                <w:color w:val="FFFFFF" w:themeColor="background1"/>
                <w:sz w:val="18"/>
              </w:rPr>
              <w:t>Link to original data source (if pubic)</w:t>
            </w:r>
          </w:p>
        </w:tc>
        <w:tc>
          <w:tcPr>
            <w:tcW w:w="992" w:type="dxa"/>
            <w:tcBorders>
              <w:top w:val="nil"/>
              <w:left w:val="single" w:sz="4" w:space="0" w:color="FFFFFF" w:themeColor="background1"/>
              <w:bottom w:val="single" w:sz="4" w:space="0" w:color="FFFFFF" w:themeColor="background1"/>
              <w:right w:val="single" w:sz="4" w:space="0" w:color="0070C0"/>
            </w:tcBorders>
            <w:shd w:val="clear" w:color="auto" w:fill="BFBFBF" w:themeFill="background1" w:themeFillShade="BF"/>
          </w:tcPr>
          <w:p w14:paraId="3583150D" w14:textId="456317CC" w:rsidR="00BF739E" w:rsidRPr="00AF1B04" w:rsidRDefault="00BF739E"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AF1B04">
              <w:rPr>
                <w:b/>
                <w:color w:val="FFFFFF" w:themeColor="background1"/>
                <w:sz w:val="18"/>
              </w:rPr>
              <w:t>Link to auditor’s report</w:t>
            </w:r>
          </w:p>
        </w:tc>
      </w:tr>
      <w:tr w:rsidR="000E0C02" w:rsidRPr="00946B8A" w14:paraId="4C63E6CD" w14:textId="77777777" w:rsidTr="39F8B32A">
        <w:trPr>
          <w:trHeight w:val="407"/>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14AD5C37" w14:textId="77777777" w:rsidR="00BF739E" w:rsidRPr="00946B8A" w:rsidRDefault="00BF739E" w:rsidP="00F5657F">
            <w:pPr>
              <w:widowControl/>
              <w:autoSpaceDE/>
              <w:autoSpaceDN/>
              <w:adjustRightInd/>
              <w:spacing w:after="120" w:line="240" w:lineRule="auto"/>
              <w:rPr>
                <w:b/>
                <w:color w:val="595959"/>
                <w:sz w:val="18"/>
              </w:rPr>
            </w:pPr>
          </w:p>
        </w:tc>
        <w:tc>
          <w:tcPr>
            <w:tcW w:w="1417" w:type="dxa"/>
            <w:tcBorders>
              <w:top w:val="single" w:sz="4" w:space="0" w:color="FFFFFF" w:themeColor="background1"/>
              <w:left w:val="single" w:sz="4" w:space="0" w:color="A6A6A6" w:themeColor="background1" w:themeShade="A6"/>
              <w:bottom w:val="single" w:sz="4" w:space="0" w:color="BFBFBF" w:themeColor="background1" w:themeShade="BF"/>
              <w:right w:val="single" w:sz="4" w:space="0" w:color="auto"/>
            </w:tcBorders>
            <w:shd w:val="clear" w:color="auto" w:fill="auto"/>
          </w:tcPr>
          <w:p w14:paraId="59B767A5" w14:textId="77777777" w:rsidR="00BF739E" w:rsidRPr="00946B8A"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c>
          <w:tcPr>
            <w:tcW w:w="1276" w:type="dxa"/>
            <w:gridSpan w:val="3"/>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6C101D16" w14:textId="77777777" w:rsidR="00BF739E" w:rsidRPr="00946B8A" w:rsidRDefault="00BF739E" w:rsidP="00F5657F">
            <w:pPr>
              <w:widowControl/>
              <w:autoSpaceDE/>
              <w:autoSpaceDN/>
              <w:adjustRightInd/>
              <w:spacing w:before="80" w:after="120" w:line="240" w:lineRule="auto"/>
              <w:ind w:left="0"/>
              <w:cnfStyle w:val="000000000000" w:firstRow="0" w:lastRow="0" w:firstColumn="0" w:lastColumn="0" w:oddVBand="0" w:evenVBand="0" w:oddHBand="0" w:evenHBand="0" w:firstRowFirstColumn="0" w:firstRowLastColumn="0" w:lastRowFirstColumn="0" w:lastRowLastColumn="0"/>
              <w:rPr>
                <w:color w:val="595959"/>
                <w:sz w:val="18"/>
              </w:rPr>
            </w:pPr>
          </w:p>
        </w:tc>
        <w:tc>
          <w:tcPr>
            <w:tcW w:w="1276" w:type="dxa"/>
            <w:gridSpan w:val="2"/>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4138CBFB" w14:textId="77777777" w:rsidR="00BF739E" w:rsidRPr="00946B8A"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c>
          <w:tcPr>
            <w:tcW w:w="1276" w:type="dxa"/>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3AF620BE" w14:textId="77777777" w:rsidR="00BF739E" w:rsidRPr="00946B8A"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c>
          <w:tcPr>
            <w:tcW w:w="992" w:type="dxa"/>
            <w:gridSpan w:val="2"/>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0F52FA95" w14:textId="77777777" w:rsidR="00BF739E" w:rsidRPr="00946B8A"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c>
          <w:tcPr>
            <w:tcW w:w="992" w:type="dxa"/>
            <w:gridSpan w:val="4"/>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7D63ECA2" w14:textId="77777777" w:rsidR="00BF739E" w:rsidRPr="00946B8A" w:rsidRDefault="00BF739E" w:rsidP="00F5657F">
            <w:pPr>
              <w:widowControl/>
              <w:autoSpaceDE/>
              <w:autoSpaceDN/>
              <w:adjustRightInd/>
              <w:spacing w:before="80" w:after="120" w:line="240" w:lineRule="auto"/>
              <w:ind w:left="0"/>
              <w:cnfStyle w:val="000000000000" w:firstRow="0" w:lastRow="0" w:firstColumn="0" w:lastColumn="0" w:oddVBand="0" w:evenVBand="0" w:oddHBand="0" w:evenHBand="0" w:firstRowFirstColumn="0" w:firstRowLastColumn="0" w:lastRowFirstColumn="0" w:lastRowLastColumn="0"/>
              <w:rPr>
                <w:color w:val="595959"/>
                <w:sz w:val="18"/>
              </w:rPr>
            </w:pPr>
          </w:p>
        </w:tc>
        <w:tc>
          <w:tcPr>
            <w:tcW w:w="992" w:type="dxa"/>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7D7A0021" w14:textId="77777777" w:rsidR="00BF739E" w:rsidRPr="00946B8A" w:rsidRDefault="00BF739E" w:rsidP="00F5657F">
            <w:pPr>
              <w:widowControl/>
              <w:autoSpaceDE/>
              <w:autoSpaceDN/>
              <w:adjustRightInd/>
              <w:spacing w:before="80" w:after="120" w:line="240" w:lineRule="auto"/>
              <w:ind w:left="0"/>
              <w:cnfStyle w:val="000000000000" w:firstRow="0" w:lastRow="0" w:firstColumn="0" w:lastColumn="0" w:oddVBand="0" w:evenVBand="0" w:oddHBand="0" w:evenHBand="0" w:firstRowFirstColumn="0" w:firstRowLastColumn="0" w:lastRowFirstColumn="0" w:lastRowLastColumn="0"/>
              <w:rPr>
                <w:color w:val="595959"/>
                <w:sz w:val="18"/>
              </w:rPr>
            </w:pPr>
          </w:p>
        </w:tc>
      </w:tr>
      <w:tr w:rsidR="00BF739E" w:rsidRPr="00946B8A" w14:paraId="4CB109A0" w14:textId="77777777" w:rsidTr="00D1396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BFBFBF" w:themeColor="background1" w:themeShade="BF"/>
              <w:left w:val="single" w:sz="4" w:space="0" w:color="0070C0"/>
              <w:bottom w:val="single" w:sz="4" w:space="0" w:color="BFBFBF" w:themeColor="background1" w:themeShade="BF"/>
              <w:right w:val="single" w:sz="4" w:space="0" w:color="A6A6A6" w:themeColor="background1" w:themeShade="A6"/>
            </w:tcBorders>
            <w:vAlign w:val="top"/>
          </w:tcPr>
          <w:p w14:paraId="2F9A2735" w14:textId="77777777" w:rsidR="00BF739E" w:rsidRPr="00946B8A" w:rsidRDefault="00BF739E" w:rsidP="00F5657F">
            <w:pPr>
              <w:widowControl/>
              <w:autoSpaceDE/>
              <w:autoSpaceDN/>
              <w:adjustRightInd/>
              <w:spacing w:after="120" w:line="240" w:lineRule="auto"/>
              <w:rPr>
                <w:b/>
                <w:color w:val="595959"/>
                <w:sz w:val="18"/>
                <w:szCs w:val="18"/>
              </w:rPr>
            </w:pPr>
            <w:r w:rsidRPr="00946B8A">
              <w:rPr>
                <w:b/>
                <w:color w:val="595959"/>
                <w:sz w:val="18"/>
              </w:rPr>
              <w:t xml:space="preserve">CM </w:t>
            </w:r>
            <w:r>
              <w:rPr>
                <w:b/>
                <w:color w:val="595959"/>
                <w:sz w:val="18"/>
              </w:rPr>
              <w:t>01</w:t>
            </w:r>
            <w:r w:rsidRPr="00946B8A">
              <w:rPr>
                <w:b/>
                <w:color w:val="595959"/>
                <w:sz w:val="18"/>
              </w:rPr>
              <w:t>.7</w:t>
            </w:r>
          </w:p>
        </w:tc>
        <w:tc>
          <w:tcPr>
            <w:tcW w:w="8221" w:type="dxa"/>
            <w:gridSpan w:val="14"/>
            <w:tcBorders>
              <w:top w:val="single" w:sz="4" w:space="0" w:color="BFBFBF" w:themeColor="background1" w:themeShade="BF"/>
              <w:left w:val="single" w:sz="4" w:space="0" w:color="A6A6A6" w:themeColor="background1" w:themeShade="A6"/>
              <w:right w:val="single" w:sz="4" w:space="0" w:color="0070C0"/>
            </w:tcBorders>
            <w:shd w:val="clear" w:color="auto" w:fill="DAEEF3" w:themeFill="accent5" w:themeFillTint="33"/>
          </w:tcPr>
          <w:p w14:paraId="47DEE2D6" w14:textId="047CED6B"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pPr>
            <w:r w:rsidRPr="00946B8A">
              <w:rPr>
                <w:color w:val="595959"/>
                <w:sz w:val="18"/>
              </w:rPr>
              <w:t>Independent process assurance by a third party (specific to assurance of RI processes that have been reported to the PRI this year)</w:t>
            </w:r>
          </w:p>
        </w:tc>
      </w:tr>
      <w:tr w:rsidR="000E0C02" w:rsidRPr="00946B8A" w14:paraId="6662A81A" w14:textId="77777777" w:rsidTr="39F8B32A">
        <w:trPr>
          <w:trHeight w:val="42"/>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3ECB2FD1" w14:textId="77777777" w:rsidR="00BF739E" w:rsidRPr="00946B8A" w:rsidRDefault="00BF739E" w:rsidP="00F5657F">
            <w:pPr>
              <w:widowControl/>
              <w:autoSpaceDE/>
              <w:autoSpaceDN/>
              <w:adjustRightInd/>
              <w:spacing w:after="120" w:line="240" w:lineRule="auto"/>
              <w:rPr>
                <w:b/>
                <w:color w:val="0050A6"/>
                <w:sz w:val="18"/>
                <w:szCs w:val="18"/>
              </w:rPr>
            </w:pPr>
          </w:p>
        </w:tc>
        <w:tc>
          <w:tcPr>
            <w:tcW w:w="1417" w:type="dxa"/>
            <w:tcBorders>
              <w:top w:val="nil"/>
              <w:left w:val="single" w:sz="4" w:space="0" w:color="A6A6A6" w:themeColor="background1" w:themeShade="A6"/>
              <w:bottom w:val="single" w:sz="4" w:space="0" w:color="FFFFFF" w:themeColor="background1"/>
              <w:right w:val="single" w:sz="4" w:space="0" w:color="FFFFFF" w:themeColor="background1"/>
            </w:tcBorders>
            <w:shd w:val="clear" w:color="auto" w:fill="BFBFBF" w:themeFill="background1" w:themeFillShade="BF"/>
          </w:tcPr>
          <w:p w14:paraId="13F645F6" w14:textId="785F0D65" w:rsidR="00BF739E" w:rsidRPr="00AF1B04"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What RI processes have been assured</w:t>
            </w:r>
          </w:p>
        </w:tc>
        <w:tc>
          <w:tcPr>
            <w:tcW w:w="1276" w:type="dxa"/>
            <w:gridSpan w:val="3"/>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69E6AA75" w14:textId="72061A7A" w:rsidR="00BF739E" w:rsidRPr="00AF1B04"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Corresponding Indicator number</w:t>
            </w:r>
          </w:p>
        </w:tc>
        <w:tc>
          <w:tcPr>
            <w:tcW w:w="1276" w:type="dxa"/>
            <w:gridSpan w:val="2"/>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51263E44" w14:textId="0ED8908E" w:rsidR="00BF739E" w:rsidRPr="00AF1B04"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Who has conducted the assurance</w:t>
            </w:r>
          </w:p>
        </w:tc>
        <w:tc>
          <w:tcPr>
            <w:tcW w:w="1276"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432FA8E5" w14:textId="357709CC" w:rsidR="00BF739E" w:rsidRPr="00AF1B04"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When was the process assurance undertaken (year/month)</w:t>
            </w:r>
          </w:p>
        </w:tc>
        <w:tc>
          <w:tcPr>
            <w:tcW w:w="1134" w:type="dxa"/>
            <w:gridSpan w:val="3"/>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166F2C24" w14:textId="2D8F8D33" w:rsidR="00BF739E" w:rsidRPr="00AF1B04"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Assurance standard used</w:t>
            </w:r>
          </w:p>
        </w:tc>
        <w:tc>
          <w:tcPr>
            <w:tcW w:w="850" w:type="dxa"/>
            <w:gridSpan w:val="3"/>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41FD177A" w14:textId="573B034B" w:rsidR="00BF739E" w:rsidRPr="00AF1B04"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Level of assurance sought</w:t>
            </w:r>
          </w:p>
        </w:tc>
        <w:tc>
          <w:tcPr>
            <w:tcW w:w="992" w:type="dxa"/>
            <w:tcBorders>
              <w:top w:val="nil"/>
              <w:left w:val="single" w:sz="4" w:space="0" w:color="FFFFFF" w:themeColor="background1"/>
              <w:bottom w:val="single" w:sz="4" w:space="0" w:color="FFFFFF" w:themeColor="background1"/>
              <w:right w:val="single" w:sz="4" w:space="0" w:color="0070C0"/>
            </w:tcBorders>
            <w:shd w:val="clear" w:color="auto" w:fill="BFBFBF" w:themeFill="background1" w:themeFillShade="BF"/>
          </w:tcPr>
          <w:p w14:paraId="257A7837" w14:textId="77777777" w:rsidR="00BF739E" w:rsidRPr="00AF1B04"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Describe the outcomes of this process</w:t>
            </w:r>
          </w:p>
        </w:tc>
      </w:tr>
      <w:tr w:rsidR="000E0C02" w:rsidRPr="00946B8A" w14:paraId="43595C77" w14:textId="77777777" w:rsidTr="39F8B32A">
        <w:trPr>
          <w:cnfStyle w:val="000000100000" w:firstRow="0" w:lastRow="0" w:firstColumn="0" w:lastColumn="0" w:oddVBand="0" w:evenVBand="0" w:oddHBand="1" w:evenHBand="0" w:firstRowFirstColumn="0" w:firstRowLastColumn="0" w:lastRowFirstColumn="0" w:lastRowLastColumn="0"/>
          <w:trHeight w:val="347"/>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71D7CA47" w14:textId="77777777" w:rsidR="00BF739E" w:rsidRPr="00946B8A" w:rsidRDefault="00BF739E" w:rsidP="00F5657F">
            <w:pPr>
              <w:widowControl/>
              <w:autoSpaceDE/>
              <w:autoSpaceDN/>
              <w:adjustRightInd/>
              <w:spacing w:after="120" w:line="240" w:lineRule="auto"/>
              <w:rPr>
                <w:b/>
                <w:color w:val="0050A6"/>
                <w:sz w:val="18"/>
                <w:szCs w:val="18"/>
              </w:rPr>
            </w:pPr>
          </w:p>
        </w:tc>
        <w:tc>
          <w:tcPr>
            <w:tcW w:w="1417" w:type="dxa"/>
            <w:tcBorders>
              <w:top w:val="single" w:sz="4" w:space="0" w:color="FFFFFF" w:themeColor="background1"/>
              <w:left w:val="single" w:sz="4" w:space="0" w:color="A6A6A6" w:themeColor="background1" w:themeShade="A6"/>
              <w:bottom w:val="single" w:sz="4" w:space="0" w:color="BFBFBF" w:themeColor="background1" w:themeShade="BF"/>
              <w:right w:val="single" w:sz="4" w:space="0" w:color="auto"/>
            </w:tcBorders>
            <w:shd w:val="clear" w:color="auto" w:fill="auto"/>
          </w:tcPr>
          <w:p w14:paraId="7E780804" w14:textId="77777777" w:rsidR="00BF739E" w:rsidRPr="00946B8A" w:rsidRDefault="00BF739E" w:rsidP="00F5657F">
            <w:pPr>
              <w:widowControl/>
              <w:autoSpaceDE/>
              <w:autoSpaceDN/>
              <w:adjustRightInd/>
              <w:spacing w:before="80" w:after="120" w:line="240" w:lineRule="auto"/>
              <w:ind w:left="0"/>
              <w:cnfStyle w:val="000000100000" w:firstRow="0" w:lastRow="0" w:firstColumn="0" w:lastColumn="0" w:oddVBand="0" w:evenVBand="0" w:oddHBand="1" w:evenHBand="0" w:firstRowFirstColumn="0" w:firstRowLastColumn="0" w:lastRowFirstColumn="0" w:lastRowLastColumn="0"/>
              <w:rPr>
                <w:color w:val="595959"/>
                <w:sz w:val="18"/>
              </w:rPr>
            </w:pPr>
          </w:p>
        </w:tc>
        <w:tc>
          <w:tcPr>
            <w:tcW w:w="1276" w:type="dxa"/>
            <w:gridSpan w:val="3"/>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5DD875F7" w14:textId="77777777" w:rsidR="00BF739E" w:rsidRPr="00946B8A" w:rsidRDefault="00BF739E" w:rsidP="00F5657F">
            <w:pPr>
              <w:widowControl/>
              <w:autoSpaceDE/>
              <w:autoSpaceDN/>
              <w:adjustRightInd/>
              <w:spacing w:before="80" w:after="120" w:line="240" w:lineRule="auto"/>
              <w:ind w:left="0"/>
              <w:cnfStyle w:val="000000100000" w:firstRow="0" w:lastRow="0" w:firstColumn="0" w:lastColumn="0" w:oddVBand="0" w:evenVBand="0" w:oddHBand="1" w:evenHBand="0" w:firstRowFirstColumn="0" w:firstRowLastColumn="0" w:lastRowFirstColumn="0" w:lastRowLastColumn="0"/>
              <w:rPr>
                <w:color w:val="595959"/>
                <w:sz w:val="18"/>
              </w:rPr>
            </w:pPr>
          </w:p>
        </w:tc>
        <w:tc>
          <w:tcPr>
            <w:tcW w:w="1276" w:type="dxa"/>
            <w:gridSpan w:val="2"/>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54326FF4" w14:textId="77777777" w:rsidR="00BF739E" w:rsidRPr="00946B8A" w:rsidRDefault="00BF739E"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1276" w:type="dxa"/>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2DFDBAB5" w14:textId="77777777" w:rsidR="00BF739E" w:rsidRPr="00946B8A" w:rsidRDefault="00BF739E"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1134" w:type="dxa"/>
            <w:gridSpan w:val="3"/>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79F08E23" w14:textId="77777777" w:rsidR="00BF739E" w:rsidRPr="00946B8A" w:rsidRDefault="00BF739E"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850" w:type="dxa"/>
            <w:gridSpan w:val="3"/>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1C89D37F" w14:textId="77777777" w:rsidR="00BF739E" w:rsidRPr="00946B8A" w:rsidRDefault="00BF739E"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992" w:type="dxa"/>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6E836F7F" w14:textId="77777777" w:rsidR="00BF739E" w:rsidRPr="00946B8A" w:rsidRDefault="00BF739E"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r>
      <w:tr w:rsidR="00BF739E" w:rsidRPr="00946B8A" w14:paraId="6102831F" w14:textId="77777777" w:rsidTr="00D13968">
        <w:trPr>
          <w:trHeight w:val="153"/>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BFBFBF" w:themeColor="background1" w:themeShade="BF"/>
              <w:left w:val="single" w:sz="4" w:space="0" w:color="0070C0"/>
              <w:bottom w:val="single" w:sz="4" w:space="0" w:color="BFBFBF" w:themeColor="background1" w:themeShade="BF"/>
              <w:right w:val="single" w:sz="4" w:space="0" w:color="A6A6A6" w:themeColor="background1" w:themeShade="A6"/>
            </w:tcBorders>
            <w:vAlign w:val="top"/>
          </w:tcPr>
          <w:p w14:paraId="563D087C" w14:textId="77777777" w:rsidR="00BF739E" w:rsidRPr="00946B8A" w:rsidRDefault="00BF739E" w:rsidP="00F5657F">
            <w:pPr>
              <w:widowControl/>
              <w:autoSpaceDE/>
              <w:autoSpaceDN/>
              <w:adjustRightInd/>
              <w:spacing w:after="120" w:line="240" w:lineRule="auto"/>
              <w:rPr>
                <w:b/>
                <w:color w:val="0050A6"/>
                <w:sz w:val="18"/>
                <w:szCs w:val="18"/>
              </w:rPr>
            </w:pPr>
            <w:r w:rsidRPr="00946B8A">
              <w:rPr>
                <w:b/>
                <w:color w:val="595959"/>
                <w:sz w:val="18"/>
              </w:rPr>
              <w:t xml:space="preserve">CM </w:t>
            </w:r>
            <w:r>
              <w:rPr>
                <w:b/>
                <w:color w:val="595959"/>
                <w:sz w:val="18"/>
              </w:rPr>
              <w:t>01</w:t>
            </w:r>
            <w:r w:rsidRPr="00946B8A">
              <w:rPr>
                <w:b/>
                <w:color w:val="595959"/>
                <w:sz w:val="18"/>
              </w:rPr>
              <w:t>.8</w:t>
            </w:r>
          </w:p>
        </w:tc>
        <w:tc>
          <w:tcPr>
            <w:tcW w:w="8221" w:type="dxa"/>
            <w:gridSpan w:val="14"/>
            <w:tcBorders>
              <w:top w:val="single" w:sz="4" w:space="0" w:color="BFBFBF" w:themeColor="background1" w:themeShade="BF"/>
              <w:left w:val="single" w:sz="4" w:space="0" w:color="A6A6A6" w:themeColor="background1" w:themeShade="A6"/>
              <w:bottom w:val="nil"/>
              <w:right w:val="single" w:sz="4" w:space="0" w:color="0070C0"/>
            </w:tcBorders>
            <w:shd w:val="clear" w:color="auto" w:fill="DAEEF3" w:themeFill="accent5" w:themeFillTint="33"/>
          </w:tcPr>
          <w:p w14:paraId="7E7B7348" w14:textId="2AC7B121" w:rsidR="00BF739E" w:rsidRPr="00946B8A" w:rsidRDefault="0083240D"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CM_01.8 </w:t>
            </w:r>
            <w:r w:rsidR="00BF739E" w:rsidRPr="00946B8A">
              <w:rPr>
                <w:color w:val="595959"/>
                <w:sz w:val="18"/>
              </w:rPr>
              <w:t>Internal process assurance conducted by internal auditors (specific to assurance of RI processes that have been reported to the PRI this year)</w:t>
            </w:r>
          </w:p>
        </w:tc>
      </w:tr>
      <w:tr w:rsidR="00657342" w:rsidRPr="00946B8A" w14:paraId="4976C697" w14:textId="77777777" w:rsidTr="39F8B32A">
        <w:trPr>
          <w:cnfStyle w:val="000000100000" w:firstRow="0" w:lastRow="0" w:firstColumn="0" w:lastColumn="0" w:oddVBand="0" w:evenVBand="0" w:oddHBand="1" w:evenHBand="0" w:firstRowFirstColumn="0" w:firstRowLastColumn="0" w:lastRowFirstColumn="0" w:lastRowLastColumn="0"/>
          <w:trHeight w:val="168"/>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386D20BE" w14:textId="77777777" w:rsidR="00BF739E" w:rsidRPr="00946B8A" w:rsidRDefault="00BF739E" w:rsidP="00F5657F">
            <w:pPr>
              <w:widowControl/>
              <w:autoSpaceDE/>
              <w:autoSpaceDN/>
              <w:adjustRightInd/>
              <w:spacing w:after="120" w:line="240" w:lineRule="auto"/>
              <w:rPr>
                <w:b/>
                <w:color w:val="0050A6"/>
                <w:sz w:val="18"/>
                <w:szCs w:val="18"/>
              </w:rPr>
            </w:pPr>
          </w:p>
        </w:tc>
        <w:tc>
          <w:tcPr>
            <w:tcW w:w="1417" w:type="dxa"/>
            <w:tcBorders>
              <w:top w:val="nil"/>
              <w:left w:val="single" w:sz="4" w:space="0" w:color="A6A6A6" w:themeColor="background1" w:themeShade="A6"/>
              <w:bottom w:val="single" w:sz="4" w:space="0" w:color="FFFFFF" w:themeColor="background1"/>
              <w:right w:val="single" w:sz="4" w:space="0" w:color="FFFFFF" w:themeColor="background1"/>
            </w:tcBorders>
            <w:shd w:val="clear" w:color="auto" w:fill="BFBFBF" w:themeFill="background1" w:themeFillShade="BF"/>
          </w:tcPr>
          <w:p w14:paraId="4D8DE2C1" w14:textId="5B83FE15" w:rsidR="00BF739E" w:rsidRPr="00AF1B04" w:rsidRDefault="00BF739E" w:rsidP="00AF1B04">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AF1B04">
              <w:rPr>
                <w:b/>
                <w:color w:val="FFFFFF" w:themeColor="background1"/>
                <w:sz w:val="18"/>
              </w:rPr>
              <w:t>What RI processes have been assured</w:t>
            </w:r>
          </w:p>
        </w:tc>
        <w:tc>
          <w:tcPr>
            <w:tcW w:w="1843" w:type="dxa"/>
            <w:gridSpan w:val="4"/>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5740D5C3" w14:textId="1B3802AC" w:rsidR="00BF739E" w:rsidRPr="00AF1B04" w:rsidRDefault="00BF739E" w:rsidP="00AF1B04">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AF1B04">
              <w:rPr>
                <w:b/>
                <w:color w:val="FFFFFF" w:themeColor="background1"/>
                <w:sz w:val="18"/>
              </w:rPr>
              <w:t>Corresponding Indicator number</w:t>
            </w:r>
          </w:p>
        </w:tc>
        <w:tc>
          <w:tcPr>
            <w:tcW w:w="2268" w:type="dxa"/>
            <w:gridSpan w:val="3"/>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6D5576E6" w14:textId="6E63F97B" w:rsidR="00BF739E" w:rsidRPr="00AF1B04" w:rsidRDefault="00BF739E" w:rsidP="00AF1B04">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AF1B04">
              <w:rPr>
                <w:b/>
                <w:color w:val="FFFFFF" w:themeColor="background1"/>
                <w:sz w:val="18"/>
              </w:rPr>
              <w:t>When was the process assurance undertaken (year/month)</w:t>
            </w:r>
          </w:p>
        </w:tc>
        <w:tc>
          <w:tcPr>
            <w:tcW w:w="1276" w:type="dxa"/>
            <w:gridSpan w:val="4"/>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02BF4653" w14:textId="3FCD84E4" w:rsidR="00BF739E" w:rsidRPr="00AF1B04" w:rsidRDefault="00BF739E" w:rsidP="00AF1B04">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AF1B04">
              <w:rPr>
                <w:b/>
                <w:color w:val="FFFFFF" w:themeColor="background1"/>
                <w:sz w:val="18"/>
              </w:rPr>
              <w:t>Assurance standard used</w:t>
            </w:r>
          </w:p>
        </w:tc>
        <w:tc>
          <w:tcPr>
            <w:tcW w:w="1417" w:type="dxa"/>
            <w:gridSpan w:val="2"/>
            <w:tcBorders>
              <w:top w:val="nil"/>
              <w:left w:val="single" w:sz="4" w:space="0" w:color="FFFFFF" w:themeColor="background1"/>
              <w:bottom w:val="single" w:sz="4" w:space="0" w:color="FFFFFF" w:themeColor="background1"/>
              <w:right w:val="single" w:sz="4" w:space="0" w:color="0070C0"/>
            </w:tcBorders>
            <w:shd w:val="clear" w:color="auto" w:fill="BFBFBF" w:themeFill="background1" w:themeFillShade="BF"/>
          </w:tcPr>
          <w:p w14:paraId="7EF99FDC" w14:textId="67DE3422" w:rsidR="00BF739E" w:rsidRPr="00AF1B04" w:rsidRDefault="00BF739E" w:rsidP="00AF1B04">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AF1B04">
              <w:rPr>
                <w:b/>
                <w:color w:val="FFFFFF" w:themeColor="background1"/>
                <w:sz w:val="18"/>
              </w:rPr>
              <w:t>Describe the outcomes of this process</w:t>
            </w:r>
          </w:p>
        </w:tc>
      </w:tr>
      <w:tr w:rsidR="000E0C02" w:rsidRPr="00946B8A" w14:paraId="33039E94" w14:textId="77777777" w:rsidTr="39F8B32A">
        <w:trPr>
          <w:trHeight w:val="395"/>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6CAD6F96" w14:textId="77777777" w:rsidR="00BF739E" w:rsidRPr="00946B8A" w:rsidRDefault="00BF739E" w:rsidP="00F5657F">
            <w:pPr>
              <w:widowControl/>
              <w:autoSpaceDE/>
              <w:autoSpaceDN/>
              <w:adjustRightInd/>
              <w:spacing w:after="120" w:line="240" w:lineRule="auto"/>
              <w:rPr>
                <w:b/>
                <w:color w:val="0050A6"/>
                <w:sz w:val="18"/>
                <w:szCs w:val="18"/>
              </w:rPr>
            </w:pPr>
          </w:p>
        </w:tc>
        <w:tc>
          <w:tcPr>
            <w:tcW w:w="1417" w:type="dxa"/>
            <w:tcBorders>
              <w:top w:val="single" w:sz="4" w:space="0" w:color="FFFFFF" w:themeColor="background1"/>
              <w:left w:val="single" w:sz="4" w:space="0" w:color="A6A6A6" w:themeColor="background1" w:themeShade="A6"/>
              <w:bottom w:val="single" w:sz="4" w:space="0" w:color="BFBFBF" w:themeColor="background1" w:themeShade="BF"/>
              <w:right w:val="single" w:sz="4" w:space="0" w:color="auto"/>
            </w:tcBorders>
            <w:shd w:val="clear" w:color="auto" w:fill="auto"/>
          </w:tcPr>
          <w:p w14:paraId="549EBA70" w14:textId="77777777" w:rsidR="00BF739E" w:rsidRPr="00946B8A"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c>
          <w:tcPr>
            <w:tcW w:w="1843" w:type="dxa"/>
            <w:gridSpan w:val="4"/>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686338B8" w14:textId="77777777" w:rsidR="00BF739E" w:rsidRPr="00946B8A"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c>
          <w:tcPr>
            <w:tcW w:w="2268" w:type="dxa"/>
            <w:gridSpan w:val="3"/>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4183E979" w14:textId="77777777" w:rsidR="00BF739E" w:rsidRPr="00946B8A"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c>
          <w:tcPr>
            <w:tcW w:w="1276" w:type="dxa"/>
            <w:gridSpan w:val="4"/>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7CA09FBE" w14:textId="77777777" w:rsidR="00BF739E" w:rsidRPr="00946B8A"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c>
          <w:tcPr>
            <w:tcW w:w="1417" w:type="dxa"/>
            <w:gridSpan w:val="2"/>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391D4598" w14:textId="77777777" w:rsidR="00BF739E" w:rsidRPr="00946B8A"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r>
      <w:tr w:rsidR="00BF739E" w:rsidRPr="00946B8A" w14:paraId="5536F92C" w14:textId="77777777" w:rsidTr="00D1396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BFBFBF" w:themeColor="background1" w:themeShade="BF"/>
              <w:left w:val="single" w:sz="4" w:space="0" w:color="0070C0"/>
              <w:bottom w:val="single" w:sz="4" w:space="0" w:color="BFBFBF" w:themeColor="background1" w:themeShade="BF"/>
              <w:right w:val="single" w:sz="4" w:space="0" w:color="A6A6A6" w:themeColor="background1" w:themeShade="A6"/>
            </w:tcBorders>
            <w:vAlign w:val="top"/>
          </w:tcPr>
          <w:p w14:paraId="2CE75CBF" w14:textId="77777777" w:rsidR="00BF739E" w:rsidRPr="00946B8A" w:rsidRDefault="00BF739E" w:rsidP="00F5657F">
            <w:pPr>
              <w:widowControl/>
              <w:autoSpaceDE/>
              <w:autoSpaceDN/>
              <w:adjustRightInd/>
              <w:spacing w:after="120" w:line="240" w:lineRule="auto"/>
              <w:rPr>
                <w:b/>
                <w:color w:val="0050A6"/>
                <w:sz w:val="18"/>
                <w:szCs w:val="18"/>
              </w:rPr>
            </w:pPr>
            <w:r w:rsidRPr="00946B8A">
              <w:rPr>
                <w:b/>
                <w:color w:val="595959"/>
                <w:sz w:val="18"/>
              </w:rPr>
              <w:t xml:space="preserve">CM </w:t>
            </w:r>
            <w:r>
              <w:rPr>
                <w:b/>
                <w:color w:val="595959"/>
                <w:sz w:val="18"/>
              </w:rPr>
              <w:t>01</w:t>
            </w:r>
            <w:r w:rsidRPr="00946B8A">
              <w:rPr>
                <w:b/>
                <w:color w:val="595959"/>
                <w:sz w:val="18"/>
              </w:rPr>
              <w:t>.9</w:t>
            </w:r>
          </w:p>
        </w:tc>
        <w:tc>
          <w:tcPr>
            <w:tcW w:w="8221" w:type="dxa"/>
            <w:gridSpan w:val="14"/>
            <w:tcBorders>
              <w:top w:val="single" w:sz="4" w:space="0" w:color="BFBFBF" w:themeColor="background1" w:themeShade="BF"/>
              <w:left w:val="single" w:sz="4" w:space="0" w:color="A6A6A6" w:themeColor="background1" w:themeShade="A6"/>
              <w:right w:val="single" w:sz="4" w:space="0" w:color="0070C0"/>
            </w:tcBorders>
            <w:shd w:val="clear" w:color="auto" w:fill="DAEEF3" w:themeFill="accent5" w:themeFillTint="33"/>
          </w:tcPr>
          <w:p w14:paraId="42DDE214" w14:textId="287EA93B" w:rsidR="00BF739E" w:rsidRPr="00946B8A" w:rsidRDefault="00BF739E" w:rsidP="00F72CBA">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t>Whole PRI Transparency Report has been internally verified</w:t>
            </w:r>
          </w:p>
        </w:tc>
      </w:tr>
      <w:tr w:rsidR="00BF739E" w:rsidRPr="00946B8A" w14:paraId="1C93738E" w14:textId="77777777" w:rsidTr="39F8B32A">
        <w:trPr>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3901FA01" w14:textId="77777777" w:rsidR="00BF739E" w:rsidRPr="00946B8A" w:rsidRDefault="00BF739E" w:rsidP="00F5657F">
            <w:pPr>
              <w:widowControl/>
              <w:autoSpaceDE/>
              <w:autoSpaceDN/>
              <w:adjustRightInd/>
              <w:spacing w:after="120" w:line="240" w:lineRule="auto"/>
              <w:rPr>
                <w:b/>
                <w:color w:val="0050A6"/>
                <w:sz w:val="18"/>
                <w:szCs w:val="18"/>
              </w:rPr>
            </w:pPr>
          </w:p>
        </w:tc>
        <w:tc>
          <w:tcPr>
            <w:tcW w:w="8221" w:type="dxa"/>
            <w:gridSpan w:val="14"/>
            <w:tcBorders>
              <w:top w:val="nil"/>
              <w:left w:val="single" w:sz="4" w:space="0" w:color="A6A6A6" w:themeColor="background1" w:themeShade="A6"/>
              <w:bottom w:val="single" w:sz="4" w:space="0" w:color="FFFFFF" w:themeColor="background1"/>
              <w:right w:val="single" w:sz="4" w:space="0" w:color="0070C0"/>
            </w:tcBorders>
            <w:shd w:val="clear" w:color="auto" w:fill="F2F2F2" w:themeFill="background1" w:themeFillShade="F2"/>
          </w:tcPr>
          <w:p w14:paraId="1BE0DD38" w14:textId="1A1FAC71" w:rsidR="00BF739E" w:rsidRPr="00946B8A" w:rsidRDefault="00BF739E" w:rsidP="00F72CBA">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t>Who has conducted the verification</w:t>
            </w:r>
          </w:p>
        </w:tc>
      </w:tr>
      <w:tr w:rsidR="00BF739E" w:rsidRPr="00946B8A" w14:paraId="664E8264" w14:textId="77777777" w:rsidTr="39F8B32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5FC4C9A1" w14:textId="77777777" w:rsidR="00BF739E" w:rsidRPr="00946B8A" w:rsidRDefault="00BF739E" w:rsidP="00F5657F">
            <w:pPr>
              <w:widowControl/>
              <w:autoSpaceDE/>
              <w:autoSpaceDN/>
              <w:adjustRightInd/>
              <w:spacing w:after="120" w:line="240" w:lineRule="auto"/>
              <w:rPr>
                <w:b/>
                <w:color w:val="0050A6"/>
                <w:sz w:val="18"/>
                <w:szCs w:val="18"/>
              </w:rPr>
            </w:pPr>
          </w:p>
        </w:tc>
        <w:tc>
          <w:tcPr>
            <w:tcW w:w="8221" w:type="dxa"/>
            <w:gridSpan w:val="14"/>
            <w:tcBorders>
              <w:top w:val="single" w:sz="4" w:space="0" w:color="FFFFFF" w:themeColor="background1"/>
              <w:left w:val="single" w:sz="4" w:space="0" w:color="A6A6A6" w:themeColor="background1" w:themeShade="A6"/>
              <w:bottom w:val="single" w:sz="4" w:space="0" w:color="BFBFBF" w:themeColor="background1" w:themeShade="BF"/>
              <w:right w:val="single" w:sz="4" w:space="0" w:color="0070C0"/>
            </w:tcBorders>
            <w:shd w:val="clear" w:color="auto" w:fill="auto"/>
          </w:tcPr>
          <w:p w14:paraId="1B78046D" w14:textId="00903372" w:rsidR="00BF739E" w:rsidRPr="00946B8A" w:rsidRDefault="00F72CBA" w:rsidP="00F72CBA">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00BF739E" w:rsidRPr="00946B8A">
              <w:rPr>
                <w:color w:val="595959"/>
                <w:sz w:val="18"/>
              </w:rPr>
              <w:t>CEO or other Chief-Level staff</w:t>
            </w:r>
          </w:p>
        </w:tc>
      </w:tr>
      <w:tr w:rsidR="00BF739E" w:rsidRPr="00946B8A" w14:paraId="0C3FC35F" w14:textId="77777777" w:rsidTr="39F8B32A">
        <w:trPr>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6CED2A64" w14:textId="77777777" w:rsidR="00BF739E" w:rsidRPr="00946B8A" w:rsidRDefault="00BF739E" w:rsidP="00F5657F">
            <w:pPr>
              <w:widowControl/>
              <w:autoSpaceDE/>
              <w:autoSpaceDN/>
              <w:adjustRightInd/>
              <w:spacing w:after="120" w:line="240" w:lineRule="auto"/>
              <w:rPr>
                <w:b/>
                <w:color w:val="0050A6"/>
                <w:sz w:val="18"/>
                <w:szCs w:val="18"/>
              </w:rPr>
            </w:pPr>
          </w:p>
        </w:tc>
        <w:tc>
          <w:tcPr>
            <w:tcW w:w="8221" w:type="dxa"/>
            <w:gridSpan w:val="14"/>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0070C0"/>
            </w:tcBorders>
            <w:shd w:val="clear" w:color="auto" w:fill="auto"/>
          </w:tcPr>
          <w:p w14:paraId="61802607" w14:textId="7B25B609" w:rsidR="00BF739E" w:rsidRPr="00946B8A" w:rsidRDefault="00F72CBA" w:rsidP="00F72CBA">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00BF739E" w:rsidRPr="00946B8A">
              <w:rPr>
                <w:color w:val="595959"/>
                <w:sz w:val="18"/>
              </w:rPr>
              <w:t>The Board</w:t>
            </w:r>
          </w:p>
        </w:tc>
      </w:tr>
      <w:tr w:rsidR="00BF739E" w:rsidRPr="00946B8A" w14:paraId="30BCFA12" w14:textId="77777777" w:rsidTr="39F8B32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0536CB6A" w14:textId="77777777" w:rsidR="00BF739E" w:rsidRPr="00946B8A" w:rsidRDefault="00BF739E" w:rsidP="00F5657F">
            <w:pPr>
              <w:widowControl/>
              <w:autoSpaceDE/>
              <w:autoSpaceDN/>
              <w:adjustRightInd/>
              <w:spacing w:after="120" w:line="240" w:lineRule="auto"/>
              <w:rPr>
                <w:b/>
                <w:color w:val="0050A6"/>
                <w:sz w:val="18"/>
                <w:szCs w:val="18"/>
              </w:rPr>
            </w:pPr>
          </w:p>
        </w:tc>
        <w:tc>
          <w:tcPr>
            <w:tcW w:w="8221" w:type="dxa"/>
            <w:gridSpan w:val="14"/>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0070C0"/>
            </w:tcBorders>
            <w:shd w:val="clear" w:color="auto" w:fill="auto"/>
          </w:tcPr>
          <w:p w14:paraId="222641F4" w14:textId="427C8D68" w:rsidR="00BF739E" w:rsidRPr="00946B8A" w:rsidRDefault="00F72CBA" w:rsidP="00F72CBA">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00BF739E" w:rsidRPr="00946B8A">
              <w:rPr>
                <w:color w:val="595959"/>
                <w:sz w:val="18"/>
              </w:rPr>
              <w:t>Investment Committee</w:t>
            </w:r>
          </w:p>
        </w:tc>
      </w:tr>
      <w:tr w:rsidR="00BF739E" w:rsidRPr="00946B8A" w14:paraId="17BB64B6" w14:textId="77777777" w:rsidTr="39F8B32A">
        <w:trPr>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5CD24281" w14:textId="77777777" w:rsidR="00BF739E" w:rsidRPr="00946B8A" w:rsidRDefault="00BF739E" w:rsidP="00F5657F">
            <w:pPr>
              <w:widowControl/>
              <w:autoSpaceDE/>
              <w:autoSpaceDN/>
              <w:adjustRightInd/>
              <w:spacing w:after="120" w:line="240" w:lineRule="auto"/>
              <w:rPr>
                <w:b/>
                <w:color w:val="0050A6"/>
                <w:sz w:val="18"/>
                <w:szCs w:val="18"/>
              </w:rPr>
            </w:pPr>
          </w:p>
        </w:tc>
        <w:tc>
          <w:tcPr>
            <w:tcW w:w="8221" w:type="dxa"/>
            <w:gridSpan w:val="14"/>
            <w:tcBorders>
              <w:top w:val="single" w:sz="4" w:space="0" w:color="BFBFBF" w:themeColor="background1" w:themeShade="BF"/>
              <w:left w:val="single" w:sz="4" w:space="0" w:color="A6A6A6" w:themeColor="background1" w:themeShade="A6"/>
              <w:bottom w:val="single" w:sz="4" w:space="0" w:color="2E74B5"/>
              <w:right w:val="single" w:sz="4" w:space="0" w:color="0070C0"/>
            </w:tcBorders>
            <w:shd w:val="clear" w:color="auto" w:fill="auto"/>
          </w:tcPr>
          <w:p w14:paraId="094E3106" w14:textId="46050158" w:rsidR="00BF739E" w:rsidRPr="00946B8A" w:rsidRDefault="00F72CBA" w:rsidP="00F72CBA">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sidR="00051214">
              <w:rPr>
                <w:color w:val="595959"/>
                <w:sz w:val="18"/>
              </w:rPr>
              <w:t xml:space="preserve"> </w:t>
            </w:r>
            <w:r w:rsidR="00BF739E" w:rsidRPr="00946B8A">
              <w:rPr>
                <w:color w:val="595959"/>
                <w:sz w:val="18"/>
              </w:rPr>
              <w:t>Compliance Function</w:t>
            </w:r>
          </w:p>
        </w:tc>
      </w:tr>
      <w:tr w:rsidR="00BF739E" w:rsidRPr="00946B8A" w14:paraId="5BC1579C" w14:textId="77777777" w:rsidTr="39F8B32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0B135012" w14:textId="77777777" w:rsidR="00BF739E" w:rsidRPr="00946B8A" w:rsidRDefault="00BF739E" w:rsidP="00F5657F">
            <w:pPr>
              <w:widowControl/>
              <w:autoSpaceDE/>
              <w:autoSpaceDN/>
              <w:adjustRightInd/>
              <w:spacing w:after="120" w:line="240" w:lineRule="auto"/>
              <w:rPr>
                <w:b/>
                <w:color w:val="0050A6"/>
                <w:sz w:val="18"/>
                <w:szCs w:val="18"/>
              </w:rPr>
            </w:pPr>
          </w:p>
        </w:tc>
        <w:tc>
          <w:tcPr>
            <w:tcW w:w="8221" w:type="dxa"/>
            <w:gridSpan w:val="14"/>
            <w:tcBorders>
              <w:top w:val="single" w:sz="4" w:space="0" w:color="2E74B5"/>
              <w:left w:val="single" w:sz="4" w:space="0" w:color="A6A6A6" w:themeColor="background1" w:themeShade="A6"/>
              <w:bottom w:val="single" w:sz="4" w:space="0" w:color="BFBFBF" w:themeColor="background1" w:themeShade="BF"/>
              <w:right w:val="single" w:sz="4" w:space="0" w:color="0070C0"/>
            </w:tcBorders>
            <w:shd w:val="clear" w:color="auto" w:fill="auto"/>
          </w:tcPr>
          <w:p w14:paraId="7EF36D9F" w14:textId="5F16AE3A" w:rsidR="00BF739E" w:rsidRPr="00946B8A" w:rsidRDefault="00F72CBA"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00051214">
              <w:rPr>
                <w:color w:val="595959"/>
                <w:sz w:val="18"/>
              </w:rPr>
              <w:t xml:space="preserve"> </w:t>
            </w:r>
            <w:r w:rsidR="00BF739E" w:rsidRPr="00946B8A">
              <w:rPr>
                <w:color w:val="595959"/>
                <w:sz w:val="18"/>
              </w:rPr>
              <w:t>RI/ESG Team</w:t>
            </w:r>
          </w:p>
        </w:tc>
      </w:tr>
      <w:tr w:rsidR="00BF739E" w:rsidRPr="00946B8A" w14:paraId="5241DE6B" w14:textId="77777777" w:rsidTr="39F8B32A">
        <w:trPr>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234AD66A" w14:textId="77777777" w:rsidR="00BF739E" w:rsidRPr="00946B8A" w:rsidRDefault="00BF739E" w:rsidP="00F5657F">
            <w:pPr>
              <w:widowControl/>
              <w:autoSpaceDE/>
              <w:autoSpaceDN/>
              <w:adjustRightInd/>
              <w:spacing w:after="120" w:line="240" w:lineRule="auto"/>
              <w:rPr>
                <w:b/>
                <w:color w:val="0050A6"/>
                <w:sz w:val="18"/>
                <w:szCs w:val="18"/>
              </w:rPr>
            </w:pPr>
          </w:p>
        </w:tc>
        <w:tc>
          <w:tcPr>
            <w:tcW w:w="8221" w:type="dxa"/>
            <w:gridSpan w:val="14"/>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0070C0"/>
            </w:tcBorders>
            <w:shd w:val="clear" w:color="auto" w:fill="auto"/>
          </w:tcPr>
          <w:p w14:paraId="091052B7" w14:textId="29FA67CC" w:rsidR="00BF739E" w:rsidRPr="00946B8A" w:rsidRDefault="00F72CBA"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sidR="00051214">
              <w:rPr>
                <w:color w:val="595959"/>
                <w:sz w:val="18"/>
              </w:rPr>
              <w:t xml:space="preserve"> </w:t>
            </w:r>
            <w:r w:rsidR="00BF739E" w:rsidRPr="00946B8A">
              <w:rPr>
                <w:color w:val="595959"/>
                <w:sz w:val="18"/>
              </w:rPr>
              <w:t>Investment Teams</w:t>
            </w:r>
          </w:p>
        </w:tc>
      </w:tr>
      <w:tr w:rsidR="00BF739E" w:rsidRPr="00946B8A" w14:paraId="4544F629" w14:textId="77777777" w:rsidTr="39F8B32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2E74B5"/>
              <w:left w:val="single" w:sz="4" w:space="0" w:color="0070C0"/>
              <w:bottom w:val="single" w:sz="4" w:space="0" w:color="BFBFBF" w:themeColor="background1" w:themeShade="BF"/>
              <w:right w:val="single" w:sz="4" w:space="0" w:color="A6A6A6"/>
            </w:tcBorders>
            <w:vAlign w:val="top"/>
          </w:tcPr>
          <w:p w14:paraId="43FE8198" w14:textId="77777777" w:rsidR="00BF739E" w:rsidRPr="00946B8A" w:rsidRDefault="00BF739E" w:rsidP="00F5657F">
            <w:pPr>
              <w:widowControl/>
              <w:autoSpaceDE/>
              <w:autoSpaceDN/>
              <w:adjustRightInd/>
              <w:spacing w:after="120" w:line="240" w:lineRule="auto"/>
              <w:rPr>
                <w:b/>
                <w:color w:val="0050A6"/>
                <w:sz w:val="18"/>
                <w:szCs w:val="18"/>
              </w:rPr>
            </w:pPr>
          </w:p>
        </w:tc>
        <w:tc>
          <w:tcPr>
            <w:tcW w:w="8221" w:type="dxa"/>
            <w:gridSpan w:val="14"/>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0070C0"/>
            </w:tcBorders>
            <w:shd w:val="clear" w:color="auto" w:fill="auto"/>
          </w:tcPr>
          <w:p w14:paraId="15BE6C14" w14:textId="5A23D427" w:rsidR="00BF739E" w:rsidRPr="00946B8A" w:rsidRDefault="00F72CBA"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00051214">
              <w:rPr>
                <w:color w:val="595959"/>
                <w:sz w:val="18"/>
              </w:rPr>
              <w:t xml:space="preserve"> </w:t>
            </w:r>
            <w:r w:rsidR="00BF739E" w:rsidRPr="00946B8A">
              <w:rPr>
                <w:color w:val="595959"/>
                <w:sz w:val="18"/>
              </w:rPr>
              <w:t>Legal Department</w:t>
            </w:r>
          </w:p>
        </w:tc>
      </w:tr>
      <w:tr w:rsidR="00BF739E" w:rsidRPr="00946B8A" w14:paraId="00275964" w14:textId="77777777" w:rsidTr="39F8B32A">
        <w:trPr>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2E74B5"/>
              <w:left w:val="single" w:sz="4" w:space="0" w:color="0070C0"/>
              <w:bottom w:val="single" w:sz="4" w:space="0" w:color="BFBFBF" w:themeColor="background1" w:themeShade="BF"/>
              <w:right w:val="single" w:sz="4" w:space="0" w:color="A6A6A6"/>
            </w:tcBorders>
            <w:vAlign w:val="top"/>
          </w:tcPr>
          <w:p w14:paraId="01A453E5" w14:textId="77777777" w:rsidR="00BF739E" w:rsidRPr="00946B8A" w:rsidRDefault="00BF739E" w:rsidP="00F5657F">
            <w:pPr>
              <w:widowControl/>
              <w:autoSpaceDE/>
              <w:autoSpaceDN/>
              <w:adjustRightInd/>
              <w:spacing w:after="120" w:line="240" w:lineRule="auto"/>
              <w:rPr>
                <w:b/>
                <w:color w:val="0050A6"/>
                <w:sz w:val="18"/>
                <w:szCs w:val="18"/>
              </w:rPr>
            </w:pPr>
          </w:p>
        </w:tc>
        <w:tc>
          <w:tcPr>
            <w:tcW w:w="8221" w:type="dxa"/>
            <w:gridSpan w:val="14"/>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0070C0"/>
            </w:tcBorders>
            <w:shd w:val="clear" w:color="auto" w:fill="auto"/>
          </w:tcPr>
          <w:p w14:paraId="1833393B" w14:textId="4C56F950" w:rsidR="00BF739E" w:rsidRPr="00946B8A" w:rsidRDefault="00F72CBA"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00BF739E" w:rsidRPr="00946B8A">
              <w:rPr>
                <w:color w:val="595959"/>
                <w:sz w:val="18"/>
              </w:rPr>
              <w:t>Other (specify)_______</w:t>
            </w:r>
          </w:p>
        </w:tc>
      </w:tr>
      <w:tr w:rsidR="00BF739E" w:rsidRPr="00946B8A" w14:paraId="1A7D94AF" w14:textId="77777777" w:rsidTr="00D1396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BFBFBF" w:themeColor="background1" w:themeShade="BF"/>
              <w:left w:val="single" w:sz="4" w:space="0" w:color="0070C0"/>
              <w:bottom w:val="single" w:sz="4" w:space="0" w:color="BFBFBF" w:themeColor="background1" w:themeShade="BF"/>
              <w:right w:val="single" w:sz="4" w:space="0" w:color="A6A6A6" w:themeColor="background1" w:themeShade="A6"/>
            </w:tcBorders>
            <w:vAlign w:val="top"/>
          </w:tcPr>
          <w:p w14:paraId="009CFEDA" w14:textId="77777777" w:rsidR="00BF739E" w:rsidRPr="00946B8A" w:rsidRDefault="00BF739E" w:rsidP="00F5657F">
            <w:pPr>
              <w:widowControl/>
              <w:autoSpaceDE/>
              <w:autoSpaceDN/>
              <w:adjustRightInd/>
              <w:spacing w:after="120" w:line="240" w:lineRule="auto"/>
              <w:rPr>
                <w:b/>
                <w:color w:val="0050A6"/>
                <w:sz w:val="18"/>
                <w:szCs w:val="18"/>
              </w:rPr>
            </w:pPr>
            <w:r w:rsidRPr="00946B8A">
              <w:rPr>
                <w:b/>
                <w:color w:val="595959"/>
                <w:sz w:val="18"/>
              </w:rPr>
              <w:t xml:space="preserve">CM </w:t>
            </w:r>
            <w:r>
              <w:rPr>
                <w:b/>
                <w:color w:val="595959"/>
                <w:sz w:val="18"/>
              </w:rPr>
              <w:t>01</w:t>
            </w:r>
            <w:r w:rsidRPr="00946B8A">
              <w:rPr>
                <w:b/>
                <w:color w:val="595959"/>
                <w:sz w:val="18"/>
              </w:rPr>
              <w:t>.10</w:t>
            </w:r>
          </w:p>
        </w:tc>
        <w:tc>
          <w:tcPr>
            <w:tcW w:w="8221" w:type="dxa"/>
            <w:gridSpan w:val="14"/>
            <w:tcBorders>
              <w:top w:val="single" w:sz="4" w:space="0" w:color="BFBFBF" w:themeColor="background1" w:themeShade="BF"/>
              <w:left w:val="single" w:sz="4" w:space="0" w:color="A6A6A6" w:themeColor="background1" w:themeShade="A6"/>
              <w:right w:val="single" w:sz="4" w:space="0" w:color="0070C0"/>
            </w:tcBorders>
            <w:shd w:val="clear" w:color="auto" w:fill="DAEEF3" w:themeFill="accent5" w:themeFillTint="33"/>
          </w:tcPr>
          <w:p w14:paraId="21E99ECB" w14:textId="274833D0"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t>Selected data has been internally verified</w:t>
            </w:r>
          </w:p>
        </w:tc>
      </w:tr>
      <w:tr w:rsidR="00BF739E" w:rsidRPr="00946B8A" w14:paraId="11F1D326" w14:textId="77777777" w:rsidTr="39F8B32A">
        <w:trPr>
          <w:trHeight w:val="168"/>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5EBDC431" w14:textId="77777777" w:rsidR="00BF739E" w:rsidRPr="00946B8A" w:rsidRDefault="00BF739E" w:rsidP="00F5657F">
            <w:pPr>
              <w:widowControl/>
              <w:autoSpaceDE/>
              <w:autoSpaceDN/>
              <w:adjustRightInd/>
              <w:spacing w:after="120" w:line="240" w:lineRule="auto"/>
              <w:rPr>
                <w:b/>
                <w:color w:val="0050A6"/>
                <w:sz w:val="18"/>
                <w:szCs w:val="18"/>
              </w:rPr>
            </w:pPr>
          </w:p>
        </w:tc>
        <w:tc>
          <w:tcPr>
            <w:tcW w:w="2693" w:type="dxa"/>
            <w:gridSpan w:val="4"/>
            <w:tcBorders>
              <w:top w:val="nil"/>
              <w:left w:val="single" w:sz="4" w:space="0" w:color="A6A6A6" w:themeColor="background1" w:themeShade="A6"/>
              <w:bottom w:val="single" w:sz="4" w:space="0" w:color="BFBFBF" w:themeColor="background1" w:themeShade="BF"/>
              <w:right w:val="single" w:sz="4" w:space="0" w:color="FFFFFF" w:themeColor="background1"/>
            </w:tcBorders>
            <w:shd w:val="clear" w:color="auto" w:fill="BFBFBF" w:themeFill="background1" w:themeFillShade="BF"/>
            <w:vAlign w:val="top"/>
          </w:tcPr>
          <w:p w14:paraId="311C805A" w14:textId="77777777" w:rsidR="00BF739E" w:rsidRPr="00AF1B04"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Who has conducted the verification</w:t>
            </w:r>
          </w:p>
        </w:tc>
        <w:tc>
          <w:tcPr>
            <w:tcW w:w="2552" w:type="dxa"/>
            <w:gridSpan w:val="3"/>
            <w:tcBorders>
              <w:top w:val="nil"/>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vAlign w:val="top"/>
          </w:tcPr>
          <w:p w14:paraId="2D74D81C" w14:textId="77777777" w:rsidR="00BF739E" w:rsidRPr="00AF1B04"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What data has been verified</w:t>
            </w:r>
          </w:p>
        </w:tc>
        <w:tc>
          <w:tcPr>
            <w:tcW w:w="2976" w:type="dxa"/>
            <w:gridSpan w:val="7"/>
            <w:tcBorders>
              <w:top w:val="nil"/>
              <w:left w:val="single" w:sz="4" w:space="0" w:color="FFFFFF" w:themeColor="background1"/>
              <w:bottom w:val="single" w:sz="4" w:space="0" w:color="BFBFBF" w:themeColor="background1" w:themeShade="BF"/>
              <w:right w:val="single" w:sz="4" w:space="0" w:color="0070C0"/>
            </w:tcBorders>
            <w:shd w:val="clear" w:color="auto" w:fill="BFBFBF" w:themeFill="background1" w:themeFillShade="BF"/>
            <w:vAlign w:val="top"/>
          </w:tcPr>
          <w:p w14:paraId="769374B9" w14:textId="77777777" w:rsidR="00BF739E" w:rsidRPr="00AF1B04"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Corresponding Indicator number</w:t>
            </w:r>
          </w:p>
        </w:tc>
      </w:tr>
      <w:tr w:rsidR="00BF739E" w:rsidRPr="00946B8A" w14:paraId="0DC4EBC5" w14:textId="77777777" w:rsidTr="39F8B32A">
        <w:trPr>
          <w:cnfStyle w:val="000000100000" w:firstRow="0" w:lastRow="0" w:firstColumn="0" w:lastColumn="0" w:oddVBand="0" w:evenVBand="0" w:oddHBand="1" w:evenHBand="0" w:firstRowFirstColumn="0" w:firstRowLastColumn="0" w:lastRowFirstColumn="0" w:lastRowLastColumn="0"/>
          <w:trHeight w:val="374"/>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053E08B0" w14:textId="77777777" w:rsidR="00BF739E" w:rsidRPr="00946B8A" w:rsidRDefault="00BF739E" w:rsidP="00F5657F">
            <w:pPr>
              <w:widowControl/>
              <w:autoSpaceDE/>
              <w:autoSpaceDN/>
              <w:adjustRightInd/>
              <w:spacing w:after="120" w:line="240" w:lineRule="auto"/>
              <w:rPr>
                <w:b/>
                <w:color w:val="0050A6"/>
                <w:sz w:val="18"/>
                <w:szCs w:val="18"/>
              </w:rPr>
            </w:pPr>
          </w:p>
        </w:tc>
        <w:tc>
          <w:tcPr>
            <w:tcW w:w="2693" w:type="dxa"/>
            <w:gridSpan w:val="4"/>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37DFFE09" w14:textId="18AB7677" w:rsidR="00BF739E" w:rsidRPr="00946B8A" w:rsidRDefault="009E0FF2" w:rsidP="009E0FF2">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00BF739E" w:rsidRPr="00946B8A">
              <w:rPr>
                <w:color w:val="595959"/>
                <w:sz w:val="18"/>
              </w:rPr>
              <w:t>CEO or other Chief-Level staff</w:t>
            </w:r>
          </w:p>
        </w:tc>
        <w:tc>
          <w:tcPr>
            <w:tcW w:w="255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7B32029" w14:textId="212B29AA" w:rsidR="0093085D" w:rsidRDefault="00A4359F" w:rsidP="0093085D">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 </w:t>
            </w:r>
          </w:p>
          <w:p w14:paraId="27217EA8" w14:textId="77777777"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2976" w:type="dxa"/>
            <w:gridSpan w:val="7"/>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B04AF46" w14:textId="77777777" w:rsidR="00BF739E" w:rsidRPr="00946B8A" w:rsidRDefault="00BF739E" w:rsidP="00133244">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r>
      <w:tr w:rsidR="00BF739E" w:rsidRPr="00946B8A" w14:paraId="2096BD04" w14:textId="77777777" w:rsidTr="39F8B32A">
        <w:trPr>
          <w:trHeight w:val="167"/>
        </w:trPr>
        <w:tc>
          <w:tcPr>
            <w:cnfStyle w:val="001000000000" w:firstRow="0" w:lastRow="0" w:firstColumn="1" w:lastColumn="0" w:oddVBand="0" w:evenVBand="0" w:oddHBand="0" w:evenHBand="0" w:firstRowFirstColumn="0" w:firstRowLastColumn="0" w:lastRowFirstColumn="0" w:lastRowLastColumn="0"/>
            <w:tcW w:w="1135" w:type="dxa"/>
            <w:vMerge/>
            <w:tcBorders>
              <w:top w:val="single" w:sz="4" w:space="0" w:color="2E74B5"/>
              <w:left w:val="single" w:sz="4" w:space="0" w:color="0070C0"/>
              <w:bottom w:val="single" w:sz="4" w:space="0" w:color="BFBFBF" w:themeColor="background1" w:themeShade="BF"/>
              <w:right w:val="single" w:sz="4" w:space="0" w:color="A6A6A6"/>
            </w:tcBorders>
            <w:vAlign w:val="top"/>
          </w:tcPr>
          <w:p w14:paraId="5695A827" w14:textId="77777777" w:rsidR="00BF739E" w:rsidRPr="00946B8A" w:rsidRDefault="00BF739E" w:rsidP="00F5657F">
            <w:pPr>
              <w:widowControl/>
              <w:autoSpaceDE/>
              <w:autoSpaceDN/>
              <w:adjustRightInd/>
              <w:spacing w:after="120" w:line="240" w:lineRule="auto"/>
              <w:rPr>
                <w:b/>
                <w:color w:val="0050A6"/>
                <w:sz w:val="18"/>
                <w:szCs w:val="18"/>
              </w:rPr>
            </w:pPr>
          </w:p>
        </w:tc>
        <w:tc>
          <w:tcPr>
            <w:tcW w:w="2693" w:type="dxa"/>
            <w:gridSpan w:val="4"/>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4660B3DD" w14:textId="6F6164CF" w:rsidR="00BF739E" w:rsidRPr="00946B8A" w:rsidRDefault="009E0FF2"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00BF739E" w:rsidRPr="00946B8A">
              <w:rPr>
                <w:color w:val="595959"/>
                <w:sz w:val="18"/>
              </w:rPr>
              <w:t>The Board</w:t>
            </w:r>
          </w:p>
        </w:tc>
        <w:tc>
          <w:tcPr>
            <w:tcW w:w="255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6E0FB02" w14:textId="541FBFB5"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c>
          <w:tcPr>
            <w:tcW w:w="2976" w:type="dxa"/>
            <w:gridSpan w:val="7"/>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000A276A" w14:textId="3DE6B253" w:rsidR="00BF739E" w:rsidRPr="00946B8A" w:rsidRDefault="00BF739E" w:rsidP="00F47367">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r>
      <w:tr w:rsidR="00BF739E" w:rsidRPr="00946B8A" w14:paraId="4102D92A" w14:textId="77777777" w:rsidTr="39F8B32A">
        <w:trPr>
          <w:cnfStyle w:val="000000100000" w:firstRow="0" w:lastRow="0" w:firstColumn="0" w:lastColumn="0" w:oddVBand="0" w:evenVBand="0" w:oddHBand="1"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51DDFC13" w14:textId="77777777" w:rsidR="00BF739E" w:rsidRPr="00946B8A" w:rsidRDefault="00BF739E" w:rsidP="00F5657F">
            <w:pPr>
              <w:widowControl/>
              <w:autoSpaceDE/>
              <w:autoSpaceDN/>
              <w:adjustRightInd/>
              <w:spacing w:after="120" w:line="240" w:lineRule="auto"/>
              <w:rPr>
                <w:b/>
                <w:color w:val="0050A6"/>
                <w:sz w:val="18"/>
                <w:szCs w:val="18"/>
              </w:rPr>
            </w:pPr>
          </w:p>
        </w:tc>
        <w:tc>
          <w:tcPr>
            <w:tcW w:w="2693" w:type="dxa"/>
            <w:gridSpan w:val="4"/>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4C1C402A" w14:textId="3899823E" w:rsidR="00BF739E" w:rsidRPr="00946B8A" w:rsidRDefault="009E0FF2"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00BF739E" w:rsidRPr="00946B8A">
              <w:rPr>
                <w:color w:val="595959"/>
                <w:sz w:val="18"/>
              </w:rPr>
              <w:t>Investment Committee</w:t>
            </w:r>
          </w:p>
        </w:tc>
        <w:tc>
          <w:tcPr>
            <w:tcW w:w="255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2D66E3C" w14:textId="5C066074"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pPr>
          </w:p>
        </w:tc>
        <w:tc>
          <w:tcPr>
            <w:tcW w:w="2976" w:type="dxa"/>
            <w:gridSpan w:val="7"/>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74FF1FA" w14:textId="549196C1"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pPr>
          </w:p>
        </w:tc>
      </w:tr>
      <w:tr w:rsidR="00BF739E" w:rsidRPr="00946B8A" w14:paraId="41B19813" w14:textId="77777777" w:rsidTr="39F8B32A">
        <w:trPr>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2551F5D4" w14:textId="77777777" w:rsidR="00BF739E" w:rsidRPr="00946B8A" w:rsidRDefault="00BF739E" w:rsidP="00F5657F">
            <w:pPr>
              <w:widowControl/>
              <w:autoSpaceDE/>
              <w:autoSpaceDN/>
              <w:adjustRightInd/>
              <w:spacing w:after="120" w:line="240" w:lineRule="auto"/>
              <w:rPr>
                <w:b/>
                <w:color w:val="0050A6"/>
                <w:sz w:val="18"/>
                <w:szCs w:val="18"/>
              </w:rPr>
            </w:pPr>
          </w:p>
        </w:tc>
        <w:tc>
          <w:tcPr>
            <w:tcW w:w="2693" w:type="dxa"/>
            <w:gridSpan w:val="4"/>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54508A20" w14:textId="64571594" w:rsidR="00BF739E" w:rsidRPr="00946B8A" w:rsidRDefault="009E0FF2"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00BF739E" w:rsidRPr="00946B8A">
              <w:rPr>
                <w:color w:val="595959"/>
                <w:sz w:val="18"/>
              </w:rPr>
              <w:t>Compliance Function</w:t>
            </w:r>
          </w:p>
        </w:tc>
        <w:tc>
          <w:tcPr>
            <w:tcW w:w="255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0CFCBBC" w14:textId="0551174C"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pPr>
          </w:p>
        </w:tc>
        <w:tc>
          <w:tcPr>
            <w:tcW w:w="2976" w:type="dxa"/>
            <w:gridSpan w:val="7"/>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EC7CA88" w14:textId="57989901" w:rsidR="00BF739E" w:rsidRPr="00946B8A" w:rsidRDefault="00BF739E" w:rsidP="00F47367">
            <w:pPr>
              <w:spacing w:before="80" w:after="120" w:line="240" w:lineRule="auto"/>
              <w:cnfStyle w:val="000000000000" w:firstRow="0" w:lastRow="0" w:firstColumn="0" w:lastColumn="0" w:oddVBand="0" w:evenVBand="0" w:oddHBand="0" w:evenHBand="0" w:firstRowFirstColumn="0" w:firstRowLastColumn="0" w:lastRowFirstColumn="0" w:lastRowLastColumn="0"/>
            </w:pPr>
          </w:p>
        </w:tc>
      </w:tr>
      <w:tr w:rsidR="00BF739E" w:rsidRPr="00946B8A" w14:paraId="7A86C3C8" w14:textId="77777777" w:rsidTr="39F8B32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5523F47B" w14:textId="77777777" w:rsidR="00BF739E" w:rsidRPr="00946B8A" w:rsidRDefault="00BF739E" w:rsidP="00F5657F">
            <w:pPr>
              <w:widowControl/>
              <w:autoSpaceDE/>
              <w:autoSpaceDN/>
              <w:adjustRightInd/>
              <w:spacing w:after="120" w:line="240" w:lineRule="auto"/>
              <w:rPr>
                <w:b/>
                <w:color w:val="0050A6"/>
                <w:sz w:val="18"/>
                <w:szCs w:val="18"/>
              </w:rPr>
            </w:pPr>
          </w:p>
        </w:tc>
        <w:tc>
          <w:tcPr>
            <w:tcW w:w="2693" w:type="dxa"/>
            <w:gridSpan w:val="4"/>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5F66FBE2" w14:textId="0022F418" w:rsidR="00BF739E" w:rsidRPr="00946B8A" w:rsidRDefault="009E0FF2"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00CD626E" w:rsidRPr="00946B8A">
              <w:rPr>
                <w:color w:val="595959"/>
                <w:sz w:val="18"/>
              </w:rPr>
              <w:t xml:space="preserve"> </w:t>
            </w:r>
            <w:r w:rsidR="00BF739E" w:rsidRPr="00946B8A">
              <w:rPr>
                <w:color w:val="595959"/>
                <w:sz w:val="18"/>
              </w:rPr>
              <w:t>RI/ESG Team</w:t>
            </w:r>
          </w:p>
        </w:tc>
        <w:tc>
          <w:tcPr>
            <w:tcW w:w="255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CD9E7D8" w14:textId="5857500E"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pPr>
          </w:p>
        </w:tc>
        <w:tc>
          <w:tcPr>
            <w:tcW w:w="2976" w:type="dxa"/>
            <w:gridSpan w:val="7"/>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1E9FFBAC" w14:textId="735E8CEB" w:rsidR="00BF739E" w:rsidRPr="00946B8A" w:rsidRDefault="00BF739E" w:rsidP="00F47367">
            <w:pPr>
              <w:spacing w:before="80" w:after="120" w:line="240" w:lineRule="auto"/>
              <w:cnfStyle w:val="000000100000" w:firstRow="0" w:lastRow="0" w:firstColumn="0" w:lastColumn="0" w:oddVBand="0" w:evenVBand="0" w:oddHBand="1" w:evenHBand="0" w:firstRowFirstColumn="0" w:firstRowLastColumn="0" w:lastRowFirstColumn="0" w:lastRowLastColumn="0"/>
            </w:pPr>
          </w:p>
        </w:tc>
      </w:tr>
      <w:tr w:rsidR="00BF739E" w:rsidRPr="00946B8A" w14:paraId="3C509941" w14:textId="77777777" w:rsidTr="39F8B32A">
        <w:trPr>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1F11C8BE" w14:textId="77777777" w:rsidR="00BF739E" w:rsidRPr="00946B8A" w:rsidRDefault="00BF739E" w:rsidP="00F5657F">
            <w:pPr>
              <w:widowControl/>
              <w:autoSpaceDE/>
              <w:autoSpaceDN/>
              <w:adjustRightInd/>
              <w:spacing w:after="120" w:line="240" w:lineRule="auto"/>
              <w:rPr>
                <w:b/>
                <w:color w:val="0050A6"/>
                <w:sz w:val="18"/>
                <w:szCs w:val="18"/>
              </w:rPr>
            </w:pPr>
          </w:p>
        </w:tc>
        <w:tc>
          <w:tcPr>
            <w:tcW w:w="2693" w:type="dxa"/>
            <w:gridSpan w:val="4"/>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084EE8E2" w14:textId="6D6294E5" w:rsidR="00BF739E" w:rsidRPr="00946B8A" w:rsidRDefault="009E0FF2"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00BF739E" w:rsidRPr="00946B8A">
              <w:rPr>
                <w:color w:val="595959"/>
                <w:sz w:val="18"/>
              </w:rPr>
              <w:t>Investment Teams</w:t>
            </w:r>
          </w:p>
        </w:tc>
        <w:tc>
          <w:tcPr>
            <w:tcW w:w="255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648E0FF" w14:textId="79F1FC4B"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pPr>
          </w:p>
        </w:tc>
        <w:tc>
          <w:tcPr>
            <w:tcW w:w="2976" w:type="dxa"/>
            <w:gridSpan w:val="7"/>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4EC67A2" w14:textId="63C036A2"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pPr>
          </w:p>
        </w:tc>
      </w:tr>
      <w:tr w:rsidR="00BF739E" w:rsidRPr="00946B8A" w14:paraId="4AAB65B7" w14:textId="77777777" w:rsidTr="39F8B32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7B141F90" w14:textId="77777777" w:rsidR="00BF739E" w:rsidRPr="00946B8A" w:rsidRDefault="00BF739E" w:rsidP="00F5657F">
            <w:pPr>
              <w:widowControl/>
              <w:autoSpaceDE/>
              <w:autoSpaceDN/>
              <w:adjustRightInd/>
              <w:spacing w:after="120" w:line="240" w:lineRule="auto"/>
              <w:rPr>
                <w:b/>
                <w:color w:val="0050A6"/>
                <w:sz w:val="18"/>
                <w:szCs w:val="18"/>
              </w:rPr>
            </w:pPr>
          </w:p>
        </w:tc>
        <w:tc>
          <w:tcPr>
            <w:tcW w:w="2693" w:type="dxa"/>
            <w:gridSpan w:val="4"/>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4E0BC60E" w14:textId="53037BDC" w:rsidR="00BF739E" w:rsidRPr="00946B8A" w:rsidRDefault="009E0FF2"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sym w:font="Wingdings" w:char="F071"/>
            </w:r>
            <w:r w:rsidR="00CD626E" w:rsidRPr="00946B8A">
              <w:rPr>
                <w:color w:val="595959"/>
                <w:sz w:val="18"/>
              </w:rPr>
              <w:t xml:space="preserve"> </w:t>
            </w:r>
            <w:r w:rsidR="00BF739E" w:rsidRPr="00946B8A">
              <w:rPr>
                <w:color w:val="595959"/>
                <w:sz w:val="18"/>
              </w:rPr>
              <w:t>Legal Department</w:t>
            </w:r>
          </w:p>
        </w:tc>
        <w:tc>
          <w:tcPr>
            <w:tcW w:w="255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4B9F2E9" w14:textId="3E6D2F63"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pPr>
          </w:p>
        </w:tc>
        <w:tc>
          <w:tcPr>
            <w:tcW w:w="2976" w:type="dxa"/>
            <w:gridSpan w:val="7"/>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CA896BB" w14:textId="607567BC"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pPr>
          </w:p>
        </w:tc>
      </w:tr>
      <w:tr w:rsidR="00BF739E" w:rsidRPr="00946B8A" w14:paraId="53D0A122" w14:textId="77777777" w:rsidTr="39F8B32A">
        <w:trPr>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2C69F8E5" w14:textId="77777777" w:rsidR="00BF739E" w:rsidRPr="00946B8A" w:rsidRDefault="00BF739E" w:rsidP="00F5657F">
            <w:pPr>
              <w:widowControl/>
              <w:autoSpaceDE/>
              <w:autoSpaceDN/>
              <w:adjustRightInd/>
              <w:spacing w:after="120" w:line="240" w:lineRule="auto"/>
              <w:rPr>
                <w:b/>
                <w:color w:val="0050A6"/>
                <w:sz w:val="18"/>
                <w:szCs w:val="18"/>
              </w:rPr>
            </w:pPr>
          </w:p>
        </w:tc>
        <w:tc>
          <w:tcPr>
            <w:tcW w:w="2693" w:type="dxa"/>
            <w:gridSpan w:val="4"/>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auto"/>
          </w:tcPr>
          <w:p w14:paraId="787E33BE" w14:textId="48296771" w:rsidR="00BF739E" w:rsidRPr="00946B8A" w:rsidRDefault="009E0FF2" w:rsidP="00C344EB">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sym w:font="Wingdings" w:char="F071"/>
            </w:r>
            <w:r>
              <w:rPr>
                <w:color w:val="595959"/>
                <w:sz w:val="18"/>
              </w:rPr>
              <w:t xml:space="preserve"> </w:t>
            </w:r>
            <w:r w:rsidR="00BF739E" w:rsidRPr="00946B8A">
              <w:rPr>
                <w:color w:val="595959"/>
                <w:sz w:val="18"/>
              </w:rPr>
              <w:t>Other (specify)_______</w:t>
            </w:r>
          </w:p>
        </w:tc>
        <w:tc>
          <w:tcPr>
            <w:tcW w:w="255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C93F5F7" w14:textId="4C355094"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pPr>
          </w:p>
        </w:tc>
        <w:tc>
          <w:tcPr>
            <w:tcW w:w="2976" w:type="dxa"/>
            <w:gridSpan w:val="7"/>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34FB49B" w14:textId="4F1AEE9C" w:rsidR="00BF739E" w:rsidRPr="00946B8A" w:rsidRDefault="00BF739E" w:rsidP="00F47367">
            <w:pPr>
              <w:spacing w:before="80" w:after="120" w:line="240" w:lineRule="auto"/>
              <w:cnfStyle w:val="000000000000" w:firstRow="0" w:lastRow="0" w:firstColumn="0" w:lastColumn="0" w:oddVBand="0" w:evenVBand="0" w:oddHBand="0" w:evenHBand="0" w:firstRowFirstColumn="0" w:firstRowLastColumn="0" w:lastRowFirstColumn="0" w:lastRowLastColumn="0"/>
            </w:pPr>
          </w:p>
        </w:tc>
      </w:tr>
      <w:tr w:rsidR="00BF739E" w:rsidRPr="00946B8A" w14:paraId="0F0B770A" w14:textId="77777777" w:rsidTr="00D1396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BFBFBF" w:themeColor="background1" w:themeShade="BF"/>
              <w:left w:val="single" w:sz="4" w:space="0" w:color="0070C0"/>
              <w:bottom w:val="single" w:sz="4" w:space="0" w:color="BFBFBF" w:themeColor="background1" w:themeShade="BF"/>
              <w:right w:val="single" w:sz="4" w:space="0" w:color="A6A6A6" w:themeColor="background1" w:themeShade="A6"/>
            </w:tcBorders>
            <w:vAlign w:val="top"/>
          </w:tcPr>
          <w:p w14:paraId="05C274E4" w14:textId="77777777" w:rsidR="00BF739E" w:rsidRPr="00946B8A" w:rsidRDefault="00BF739E" w:rsidP="00F5657F">
            <w:pPr>
              <w:widowControl/>
              <w:autoSpaceDE/>
              <w:autoSpaceDN/>
              <w:adjustRightInd/>
              <w:spacing w:after="120" w:line="240" w:lineRule="auto"/>
              <w:rPr>
                <w:b/>
                <w:color w:val="595959"/>
                <w:sz w:val="18"/>
              </w:rPr>
            </w:pPr>
            <w:r w:rsidRPr="00946B8A">
              <w:rPr>
                <w:b/>
                <w:color w:val="595959"/>
                <w:sz w:val="18"/>
              </w:rPr>
              <w:t xml:space="preserve">CM </w:t>
            </w:r>
            <w:r>
              <w:rPr>
                <w:b/>
                <w:color w:val="595959"/>
                <w:sz w:val="18"/>
              </w:rPr>
              <w:t>01</w:t>
            </w:r>
            <w:r w:rsidRPr="00946B8A">
              <w:rPr>
                <w:b/>
                <w:color w:val="595959"/>
                <w:sz w:val="18"/>
              </w:rPr>
              <w:t>.11</w:t>
            </w:r>
          </w:p>
        </w:tc>
        <w:tc>
          <w:tcPr>
            <w:tcW w:w="8221" w:type="dxa"/>
            <w:gridSpan w:val="14"/>
            <w:tcBorders>
              <w:top w:val="single" w:sz="4" w:space="0" w:color="BFBFBF" w:themeColor="background1" w:themeShade="BF"/>
              <w:left w:val="single" w:sz="4" w:space="0" w:color="A6A6A6" w:themeColor="background1" w:themeShade="A6"/>
              <w:bottom w:val="single" w:sz="4" w:space="0" w:color="FFFFFF" w:themeColor="background1"/>
              <w:right w:val="single" w:sz="4" w:space="0" w:color="0070C0"/>
            </w:tcBorders>
            <w:shd w:val="clear" w:color="auto" w:fill="DAEEF3" w:themeFill="accent5" w:themeFillTint="33"/>
          </w:tcPr>
          <w:p w14:paraId="100AF2A6" w14:textId="73721250"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t>Whole PRI Transparency Report will be assured</w:t>
            </w:r>
          </w:p>
        </w:tc>
      </w:tr>
      <w:tr w:rsidR="00657342" w:rsidRPr="00946B8A" w14:paraId="6DC422BE" w14:textId="77777777" w:rsidTr="39F8B32A">
        <w:trPr>
          <w:trHeight w:val="204"/>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45E27EF8" w14:textId="77777777" w:rsidR="00BF739E" w:rsidRPr="00946B8A" w:rsidRDefault="00BF739E" w:rsidP="00F5657F">
            <w:pPr>
              <w:widowControl/>
              <w:autoSpaceDE/>
              <w:autoSpaceDN/>
              <w:adjustRightInd/>
              <w:spacing w:after="120" w:line="240" w:lineRule="auto"/>
              <w:rPr>
                <w:b/>
                <w:color w:val="595959"/>
                <w:sz w:val="18"/>
              </w:rPr>
            </w:pPr>
          </w:p>
        </w:tc>
        <w:tc>
          <w:tcPr>
            <w:tcW w:w="1817" w:type="dxa"/>
            <w:gridSpan w:val="3"/>
            <w:tcBorders>
              <w:top w:val="single" w:sz="4" w:space="0" w:color="FFFFFF" w:themeColor="background1"/>
              <w:left w:val="single" w:sz="4" w:space="0" w:color="A6A6A6" w:themeColor="background1" w:themeShade="A6"/>
              <w:bottom w:val="single" w:sz="4" w:space="0" w:color="FFFFFF" w:themeColor="background1"/>
              <w:right w:val="single" w:sz="4" w:space="0" w:color="FFFFFF" w:themeColor="background1"/>
            </w:tcBorders>
            <w:shd w:val="clear" w:color="auto" w:fill="BFBFBF" w:themeFill="background1" w:themeFillShade="BF"/>
          </w:tcPr>
          <w:p w14:paraId="1D2DBCBF" w14:textId="7699EEB6" w:rsidR="00BF739E" w:rsidRPr="00AF1B04" w:rsidRDefault="00BF739E" w:rsidP="00CD626E">
            <w:pPr>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Expected date the assurance will be complete</w:t>
            </w:r>
          </w:p>
        </w:tc>
        <w:tc>
          <w:tcPr>
            <w:tcW w:w="2152"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top"/>
          </w:tcPr>
          <w:p w14:paraId="7EAEBE41" w14:textId="3782966A" w:rsidR="00BF739E" w:rsidRPr="00AF1B04" w:rsidRDefault="00BF739E" w:rsidP="00CD626E">
            <w:pPr>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Who will conduct the assurance</w:t>
            </w:r>
          </w:p>
        </w:tc>
        <w:tc>
          <w:tcPr>
            <w:tcW w:w="2410" w:type="dxa"/>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top"/>
          </w:tcPr>
          <w:p w14:paraId="10C5BFC6" w14:textId="3C3BBF58" w:rsidR="00BF739E" w:rsidRPr="00AF1B04"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Assurance standard to be used</w:t>
            </w:r>
          </w:p>
        </w:tc>
        <w:tc>
          <w:tcPr>
            <w:tcW w:w="1842" w:type="dxa"/>
            <w:gridSpan w:val="4"/>
            <w:tcBorders>
              <w:top w:val="single" w:sz="4" w:space="0" w:color="FFFFFF" w:themeColor="background1"/>
              <w:left w:val="single" w:sz="4" w:space="0" w:color="FFFFFF" w:themeColor="background1"/>
              <w:bottom w:val="single" w:sz="4" w:space="0" w:color="FFFFFF" w:themeColor="background1"/>
              <w:right w:val="single" w:sz="4" w:space="0" w:color="0070C0"/>
            </w:tcBorders>
            <w:shd w:val="clear" w:color="auto" w:fill="BFBFBF" w:themeFill="background1" w:themeFillShade="BF"/>
          </w:tcPr>
          <w:p w14:paraId="0D5AC1A9" w14:textId="6B686E30" w:rsidR="00BF739E" w:rsidRPr="00AF1B04" w:rsidRDefault="00BF739E" w:rsidP="00CD626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Level of assurance sought</w:t>
            </w:r>
          </w:p>
        </w:tc>
      </w:tr>
      <w:tr w:rsidR="00BF739E" w:rsidRPr="00946B8A" w14:paraId="44F121DB" w14:textId="77777777" w:rsidTr="39F8B32A">
        <w:trPr>
          <w:cnfStyle w:val="000000100000" w:firstRow="0" w:lastRow="0" w:firstColumn="0" w:lastColumn="0" w:oddVBand="0" w:evenVBand="0" w:oddHBand="1" w:evenHBand="0" w:firstRowFirstColumn="0" w:firstRowLastColumn="0" w:lastRowFirstColumn="0" w:lastRowLastColumn="0"/>
          <w:trHeight w:val="204"/>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1875D5A0" w14:textId="77777777" w:rsidR="00BF739E" w:rsidRPr="00946B8A" w:rsidRDefault="00BF739E" w:rsidP="00F5657F">
            <w:pPr>
              <w:widowControl/>
              <w:autoSpaceDE/>
              <w:autoSpaceDN/>
              <w:adjustRightInd/>
              <w:spacing w:after="120" w:line="240" w:lineRule="auto"/>
              <w:rPr>
                <w:b/>
                <w:color w:val="595959"/>
                <w:sz w:val="18"/>
              </w:rPr>
            </w:pPr>
          </w:p>
        </w:tc>
        <w:tc>
          <w:tcPr>
            <w:tcW w:w="1817" w:type="dxa"/>
            <w:gridSpan w:val="3"/>
            <w:tcBorders>
              <w:top w:val="single" w:sz="4" w:space="0" w:color="FFFFFF" w:themeColor="background1"/>
              <w:left w:val="single" w:sz="4" w:space="0" w:color="A6A6A6" w:themeColor="background1" w:themeShade="A6"/>
              <w:bottom w:val="single" w:sz="4" w:space="0" w:color="BFBFBF" w:themeColor="background1" w:themeShade="BF"/>
              <w:right w:val="single" w:sz="4" w:space="0" w:color="FFFFFF" w:themeColor="background1"/>
            </w:tcBorders>
            <w:shd w:val="clear" w:color="auto" w:fill="auto"/>
          </w:tcPr>
          <w:p w14:paraId="7B9125AD" w14:textId="77777777"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2152" w:type="dxa"/>
            <w:gridSpan w:val="3"/>
            <w:tcBorders>
              <w:top w:val="single" w:sz="4" w:space="0" w:color="FFFFFF" w:themeColor="background1"/>
              <w:left w:val="single" w:sz="4" w:space="0" w:color="FFFFFF" w:themeColor="background1"/>
              <w:bottom w:val="single" w:sz="4" w:space="0" w:color="2E74B5"/>
              <w:right w:val="single" w:sz="4" w:space="0" w:color="FFFFFF" w:themeColor="background1"/>
            </w:tcBorders>
            <w:shd w:val="clear" w:color="auto" w:fill="auto"/>
          </w:tcPr>
          <w:p w14:paraId="0A5F53CA" w14:textId="77777777"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2410" w:type="dxa"/>
            <w:gridSpan w:val="4"/>
            <w:tcBorders>
              <w:top w:val="single" w:sz="4" w:space="0" w:color="FFFFFF" w:themeColor="background1"/>
              <w:left w:val="single" w:sz="4" w:space="0" w:color="FFFFFF" w:themeColor="background1"/>
              <w:bottom w:val="single" w:sz="4" w:space="0" w:color="2E74B5"/>
              <w:right w:val="single" w:sz="4" w:space="0" w:color="FFFFFF" w:themeColor="background1"/>
            </w:tcBorders>
            <w:shd w:val="clear" w:color="auto" w:fill="auto"/>
          </w:tcPr>
          <w:p w14:paraId="061E1C44" w14:textId="77777777"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1842" w:type="dxa"/>
            <w:gridSpan w:val="4"/>
            <w:tcBorders>
              <w:top w:val="single" w:sz="4" w:space="0" w:color="FFFFFF" w:themeColor="background1"/>
              <w:left w:val="single" w:sz="4" w:space="0" w:color="FFFFFF" w:themeColor="background1"/>
              <w:bottom w:val="single" w:sz="4" w:space="0" w:color="2E74B5"/>
              <w:right w:val="single" w:sz="4" w:space="0" w:color="0070C0"/>
            </w:tcBorders>
            <w:shd w:val="clear" w:color="auto" w:fill="auto"/>
          </w:tcPr>
          <w:p w14:paraId="4C2F12CD" w14:textId="77777777"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r>
      <w:tr w:rsidR="00BF739E" w:rsidRPr="00946B8A" w14:paraId="0811BD31" w14:textId="77777777" w:rsidTr="00D13968">
        <w:trPr>
          <w:trHeight w:val="153"/>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BFBFBF" w:themeColor="background1" w:themeShade="BF"/>
              <w:left w:val="single" w:sz="4" w:space="0" w:color="0070C0"/>
              <w:bottom w:val="single" w:sz="4" w:space="0" w:color="BFBFBF" w:themeColor="background1" w:themeShade="BF"/>
              <w:right w:val="single" w:sz="4" w:space="0" w:color="A6A6A6" w:themeColor="background1" w:themeShade="A6"/>
            </w:tcBorders>
            <w:vAlign w:val="top"/>
          </w:tcPr>
          <w:p w14:paraId="71ACB129" w14:textId="77777777" w:rsidR="00BF739E" w:rsidRPr="00946B8A" w:rsidRDefault="00BF739E" w:rsidP="00F5657F">
            <w:pPr>
              <w:widowControl/>
              <w:autoSpaceDE/>
              <w:autoSpaceDN/>
              <w:adjustRightInd/>
              <w:spacing w:after="120" w:line="240" w:lineRule="auto"/>
              <w:rPr>
                <w:b/>
                <w:color w:val="595959"/>
                <w:sz w:val="18"/>
              </w:rPr>
            </w:pPr>
            <w:r w:rsidRPr="00946B8A">
              <w:rPr>
                <w:b/>
                <w:color w:val="595959"/>
                <w:sz w:val="18"/>
              </w:rPr>
              <w:t xml:space="preserve">CM </w:t>
            </w:r>
            <w:r>
              <w:rPr>
                <w:b/>
                <w:color w:val="595959"/>
                <w:sz w:val="18"/>
              </w:rPr>
              <w:t>01</w:t>
            </w:r>
            <w:r w:rsidRPr="00946B8A">
              <w:rPr>
                <w:b/>
                <w:color w:val="595959"/>
                <w:sz w:val="18"/>
              </w:rPr>
              <w:t>.12</w:t>
            </w:r>
          </w:p>
          <w:p w14:paraId="09157399" w14:textId="77777777" w:rsidR="00BF739E" w:rsidRPr="00946B8A" w:rsidRDefault="00BF739E" w:rsidP="00F5657F">
            <w:pPr>
              <w:widowControl/>
              <w:autoSpaceDE/>
              <w:autoSpaceDN/>
              <w:adjustRightInd/>
              <w:spacing w:after="120" w:line="240" w:lineRule="auto"/>
              <w:rPr>
                <w:b/>
                <w:color w:val="595959"/>
                <w:sz w:val="18"/>
              </w:rPr>
            </w:pPr>
          </w:p>
        </w:tc>
        <w:tc>
          <w:tcPr>
            <w:tcW w:w="8221" w:type="dxa"/>
            <w:gridSpan w:val="14"/>
            <w:tcBorders>
              <w:top w:val="single" w:sz="4" w:space="0" w:color="2E74B5"/>
              <w:left w:val="single" w:sz="4" w:space="0" w:color="A6A6A6" w:themeColor="background1" w:themeShade="A6"/>
              <w:bottom w:val="single" w:sz="4" w:space="0" w:color="FFFFFF" w:themeColor="background1"/>
              <w:right w:val="single" w:sz="4" w:space="0" w:color="0070C0"/>
            </w:tcBorders>
            <w:shd w:val="clear" w:color="auto" w:fill="DAEEF3" w:themeFill="accent5" w:themeFillTint="33"/>
          </w:tcPr>
          <w:p w14:paraId="1700783F" w14:textId="3F1498F2"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t>Selected data will be assured</w:t>
            </w:r>
          </w:p>
        </w:tc>
      </w:tr>
      <w:tr w:rsidR="000E0C02" w:rsidRPr="00946B8A" w14:paraId="437392B0" w14:textId="77777777" w:rsidTr="39F8B32A">
        <w:trPr>
          <w:cnfStyle w:val="000000100000" w:firstRow="0" w:lastRow="0" w:firstColumn="0" w:lastColumn="0" w:oddVBand="0" w:evenVBand="0" w:oddHBand="1" w:evenHBand="0" w:firstRowFirstColumn="0" w:firstRowLastColumn="0" w:lastRowFirstColumn="0" w:lastRowLastColumn="0"/>
          <w:trHeight w:val="204"/>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2B93AC09" w14:textId="77777777" w:rsidR="00BF739E" w:rsidRPr="00946B8A" w:rsidRDefault="00BF739E" w:rsidP="00F5657F">
            <w:pPr>
              <w:widowControl/>
              <w:autoSpaceDE/>
              <w:autoSpaceDN/>
              <w:adjustRightInd/>
              <w:spacing w:after="120" w:line="240" w:lineRule="auto"/>
              <w:rPr>
                <w:b/>
                <w:color w:val="595959"/>
                <w:sz w:val="18"/>
              </w:rPr>
            </w:pPr>
          </w:p>
        </w:tc>
        <w:tc>
          <w:tcPr>
            <w:tcW w:w="1417" w:type="dxa"/>
            <w:tcBorders>
              <w:top w:val="single" w:sz="4" w:space="0" w:color="FFFFFF" w:themeColor="background1"/>
              <w:left w:val="single" w:sz="4" w:space="0" w:color="A6A6A6" w:themeColor="background1" w:themeShade="A6"/>
              <w:bottom w:val="single" w:sz="4" w:space="0" w:color="FFFFFF" w:themeColor="background1"/>
              <w:right w:val="single" w:sz="4" w:space="0" w:color="FFFFFF" w:themeColor="background1"/>
            </w:tcBorders>
            <w:shd w:val="clear" w:color="auto" w:fill="BFBFBF" w:themeFill="background1" w:themeFillShade="BF"/>
          </w:tcPr>
          <w:p w14:paraId="5B3BA7B0" w14:textId="2836594E" w:rsidR="00BF739E" w:rsidRPr="00AF1B04" w:rsidRDefault="00BF739E" w:rsidP="00CD626E">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AF1B04">
              <w:rPr>
                <w:b/>
                <w:color w:val="FFFFFF" w:themeColor="background1"/>
                <w:sz w:val="18"/>
              </w:rPr>
              <w:t>Expected date the assurance will be complete</w:t>
            </w:r>
          </w:p>
        </w:tc>
        <w:tc>
          <w:tcPr>
            <w:tcW w:w="1276"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1A9D03A6" w14:textId="4C83D60B" w:rsidR="00BF739E" w:rsidRPr="00AF1B04" w:rsidRDefault="00BF739E" w:rsidP="000264B0">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AF1B04">
              <w:rPr>
                <w:b/>
                <w:color w:val="FFFFFF" w:themeColor="background1"/>
                <w:sz w:val="18"/>
              </w:rPr>
              <w:t>What data will be assured</w:t>
            </w:r>
          </w:p>
        </w:tc>
        <w:tc>
          <w:tcPr>
            <w:tcW w:w="1276"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14A1C2AF" w14:textId="5888A19B" w:rsidR="00BF739E" w:rsidRPr="00AF1B04"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AF1B04">
              <w:rPr>
                <w:b/>
                <w:color w:val="FFFFFF" w:themeColor="background1"/>
                <w:sz w:val="18"/>
              </w:rPr>
              <w:t>Corresponding Indicator number</w:t>
            </w:r>
          </w:p>
        </w:tc>
        <w:tc>
          <w:tcPr>
            <w:tcW w:w="155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1CB68313" w14:textId="17980EE7" w:rsidR="00BF739E" w:rsidRPr="00AF1B04" w:rsidRDefault="00BF739E" w:rsidP="000264B0">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AF1B04">
              <w:rPr>
                <w:b/>
                <w:color w:val="FFFFFF" w:themeColor="background1"/>
                <w:sz w:val="18"/>
              </w:rPr>
              <w:t xml:space="preserve">Who will conduct the assurance </w:t>
            </w:r>
          </w:p>
        </w:tc>
        <w:tc>
          <w:tcPr>
            <w:tcW w:w="1260"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20CF3F07" w14:textId="53D3468C" w:rsidR="00BF739E" w:rsidRPr="00AF1B04" w:rsidRDefault="00BF739E" w:rsidP="000264B0">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AF1B04">
              <w:rPr>
                <w:b/>
                <w:color w:val="FFFFFF" w:themeColor="background1"/>
                <w:sz w:val="18"/>
              </w:rPr>
              <w:t>Assurance standard to be used</w:t>
            </w:r>
          </w:p>
        </w:tc>
        <w:tc>
          <w:tcPr>
            <w:tcW w:w="1433" w:type="dxa"/>
            <w:gridSpan w:val="3"/>
            <w:tcBorders>
              <w:top w:val="single" w:sz="4" w:space="0" w:color="FFFFFF" w:themeColor="background1"/>
              <w:left w:val="single" w:sz="4" w:space="0" w:color="FFFFFF" w:themeColor="background1"/>
              <w:bottom w:val="single" w:sz="4" w:space="0" w:color="FFFFFF" w:themeColor="background1"/>
              <w:right w:val="single" w:sz="4" w:space="0" w:color="0070C0"/>
            </w:tcBorders>
            <w:shd w:val="clear" w:color="auto" w:fill="BFBFBF" w:themeFill="background1" w:themeFillShade="BF"/>
          </w:tcPr>
          <w:p w14:paraId="49B1C230" w14:textId="769B0F8B" w:rsidR="00BF739E" w:rsidRPr="00AF1B04" w:rsidRDefault="00BF739E" w:rsidP="00F5657F">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AF1B04">
              <w:rPr>
                <w:b/>
                <w:color w:val="FFFFFF" w:themeColor="background1"/>
                <w:sz w:val="18"/>
              </w:rPr>
              <w:t>Level of assurance sought</w:t>
            </w:r>
          </w:p>
        </w:tc>
      </w:tr>
      <w:tr w:rsidR="000E0C02" w:rsidRPr="00946B8A" w14:paraId="3E4D5A24" w14:textId="77777777" w:rsidTr="39F8B32A">
        <w:trPr>
          <w:trHeight w:val="204"/>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43CF4F51" w14:textId="77777777" w:rsidR="00BF739E" w:rsidRPr="00946B8A" w:rsidRDefault="00BF739E" w:rsidP="00F5657F">
            <w:pPr>
              <w:widowControl/>
              <w:autoSpaceDE/>
              <w:autoSpaceDN/>
              <w:adjustRightInd/>
              <w:spacing w:after="120" w:line="240" w:lineRule="auto"/>
              <w:rPr>
                <w:b/>
                <w:color w:val="595959"/>
                <w:sz w:val="18"/>
              </w:rPr>
            </w:pPr>
          </w:p>
        </w:tc>
        <w:tc>
          <w:tcPr>
            <w:tcW w:w="1417" w:type="dxa"/>
            <w:tcBorders>
              <w:top w:val="single" w:sz="4" w:space="0" w:color="FFFFFF" w:themeColor="background1"/>
              <w:left w:val="single" w:sz="4" w:space="0" w:color="A6A6A6" w:themeColor="background1" w:themeShade="A6"/>
              <w:bottom w:val="single" w:sz="4" w:space="0" w:color="BFBFBF" w:themeColor="background1" w:themeShade="BF"/>
              <w:right w:val="single" w:sz="4" w:space="0" w:color="auto"/>
            </w:tcBorders>
            <w:shd w:val="clear" w:color="auto" w:fill="auto"/>
          </w:tcPr>
          <w:p w14:paraId="0322A70D"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c>
          <w:tcPr>
            <w:tcW w:w="1276" w:type="dxa"/>
            <w:gridSpan w:val="3"/>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636F6248"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c>
          <w:tcPr>
            <w:tcW w:w="1276" w:type="dxa"/>
            <w:gridSpan w:val="2"/>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431A45B7"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c>
          <w:tcPr>
            <w:tcW w:w="1559" w:type="dxa"/>
            <w:gridSpan w:val="2"/>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61F15AFD"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c>
          <w:tcPr>
            <w:tcW w:w="1260" w:type="dxa"/>
            <w:gridSpan w:val="3"/>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033C9021"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c>
          <w:tcPr>
            <w:tcW w:w="1433" w:type="dxa"/>
            <w:gridSpan w:val="3"/>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auto"/>
          </w:tcPr>
          <w:p w14:paraId="4571EAE6"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r>
      <w:tr w:rsidR="00BF739E" w:rsidRPr="00946B8A" w14:paraId="565AF341" w14:textId="77777777" w:rsidTr="00D1396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BFBFBF" w:themeColor="background1" w:themeShade="BF"/>
              <w:left w:val="single" w:sz="4" w:space="0" w:color="0070C0"/>
              <w:bottom w:val="single" w:sz="4" w:space="0" w:color="BFBFBF" w:themeColor="background1" w:themeShade="BF"/>
              <w:right w:val="single" w:sz="4" w:space="0" w:color="A6A6A6" w:themeColor="background1" w:themeShade="A6"/>
            </w:tcBorders>
            <w:vAlign w:val="top"/>
          </w:tcPr>
          <w:p w14:paraId="3887E6BA" w14:textId="77777777" w:rsidR="00BF739E" w:rsidRPr="00946B8A" w:rsidRDefault="00BF739E" w:rsidP="00F5657F">
            <w:pPr>
              <w:widowControl/>
              <w:autoSpaceDE/>
              <w:autoSpaceDN/>
              <w:adjustRightInd/>
              <w:spacing w:after="120" w:line="240" w:lineRule="auto"/>
              <w:rPr>
                <w:b/>
                <w:color w:val="595959"/>
                <w:sz w:val="18"/>
              </w:rPr>
            </w:pPr>
            <w:r w:rsidRPr="00946B8A">
              <w:rPr>
                <w:b/>
                <w:color w:val="595959"/>
                <w:sz w:val="18"/>
              </w:rPr>
              <w:t xml:space="preserve">CM </w:t>
            </w:r>
            <w:r>
              <w:rPr>
                <w:b/>
                <w:color w:val="595959"/>
                <w:sz w:val="18"/>
              </w:rPr>
              <w:t>01</w:t>
            </w:r>
            <w:r w:rsidRPr="00946B8A">
              <w:rPr>
                <w:b/>
                <w:color w:val="595959"/>
                <w:sz w:val="18"/>
              </w:rPr>
              <w:t>.13</w:t>
            </w:r>
          </w:p>
        </w:tc>
        <w:tc>
          <w:tcPr>
            <w:tcW w:w="8221" w:type="dxa"/>
            <w:gridSpan w:val="14"/>
            <w:tcBorders>
              <w:top w:val="single" w:sz="4" w:space="0" w:color="BFBFBF" w:themeColor="background1" w:themeShade="BF"/>
              <w:left w:val="single" w:sz="4" w:space="0" w:color="A6A6A6" w:themeColor="background1" w:themeShade="A6"/>
              <w:bottom w:val="single" w:sz="4" w:space="0" w:color="FFFFFF" w:themeColor="background1"/>
              <w:right w:val="single" w:sz="4" w:space="0" w:color="0070C0"/>
            </w:tcBorders>
            <w:shd w:val="clear" w:color="auto" w:fill="DAEEF3" w:themeFill="accent5" w:themeFillTint="33"/>
          </w:tcPr>
          <w:p w14:paraId="50AB4AA1" w14:textId="7EA6C1AC"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t>Whole PRI Transparency Report was assured last year</w:t>
            </w:r>
          </w:p>
        </w:tc>
      </w:tr>
      <w:tr w:rsidR="00657342" w:rsidRPr="00946B8A" w14:paraId="777A8BA7" w14:textId="77777777" w:rsidTr="39F8B32A">
        <w:trPr>
          <w:trHeight w:val="188"/>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7A32EC9C" w14:textId="77777777" w:rsidR="00BF739E" w:rsidRPr="00946B8A" w:rsidRDefault="00BF739E" w:rsidP="00F5657F">
            <w:pPr>
              <w:widowControl/>
              <w:autoSpaceDE/>
              <w:autoSpaceDN/>
              <w:adjustRightInd/>
              <w:spacing w:after="120" w:line="240" w:lineRule="auto"/>
              <w:rPr>
                <w:b/>
                <w:color w:val="595959"/>
                <w:sz w:val="18"/>
              </w:rPr>
            </w:pPr>
          </w:p>
        </w:tc>
        <w:tc>
          <w:tcPr>
            <w:tcW w:w="1796" w:type="dxa"/>
            <w:gridSpan w:val="2"/>
            <w:tcBorders>
              <w:top w:val="single" w:sz="4" w:space="0" w:color="FFFFFF" w:themeColor="background1"/>
              <w:left w:val="single" w:sz="4" w:space="0" w:color="A6A6A6" w:themeColor="background1" w:themeShade="A6"/>
              <w:bottom w:val="single" w:sz="4" w:space="0" w:color="FFFFFF" w:themeColor="background1"/>
              <w:right w:val="single" w:sz="4" w:space="0" w:color="FFFFFF" w:themeColor="background1"/>
            </w:tcBorders>
            <w:shd w:val="clear" w:color="auto" w:fill="BFBFBF" w:themeFill="background1" w:themeFillShade="BF"/>
            <w:vAlign w:val="top"/>
          </w:tcPr>
          <w:p w14:paraId="0EAC2160" w14:textId="44F85E97" w:rsidR="00BF739E" w:rsidRPr="00AF1B04"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Who has conducted the assurance</w:t>
            </w:r>
          </w:p>
        </w:tc>
        <w:tc>
          <w:tcPr>
            <w:tcW w:w="2173" w:type="dxa"/>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7C89075C" w14:textId="5777A34C" w:rsidR="00BF739E" w:rsidRPr="00AF1B04"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Assurance standard used</w:t>
            </w:r>
          </w:p>
        </w:tc>
        <w:tc>
          <w:tcPr>
            <w:tcW w:w="2410" w:type="dxa"/>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2FEC4A10" w14:textId="0D6928CF" w:rsidR="00BF739E" w:rsidRPr="00AF1B04" w:rsidRDefault="00BF739E" w:rsidP="000264B0">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Level of assurance sought</w:t>
            </w:r>
          </w:p>
        </w:tc>
        <w:tc>
          <w:tcPr>
            <w:tcW w:w="1842" w:type="dxa"/>
            <w:gridSpan w:val="4"/>
            <w:tcBorders>
              <w:top w:val="single" w:sz="4" w:space="0" w:color="FFFFFF" w:themeColor="background1"/>
              <w:left w:val="single" w:sz="4" w:space="0" w:color="FFFFFF" w:themeColor="background1"/>
              <w:bottom w:val="single" w:sz="4" w:space="0" w:color="FFFFFF" w:themeColor="background1"/>
              <w:right w:val="single" w:sz="4" w:space="0" w:color="0070C0"/>
            </w:tcBorders>
            <w:shd w:val="clear" w:color="auto" w:fill="BFBFBF" w:themeFill="background1" w:themeFillShade="BF"/>
          </w:tcPr>
          <w:p w14:paraId="16E2022F" w14:textId="4CCAEB33" w:rsidR="00BF739E" w:rsidRPr="00AF1B04"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AF1B04">
              <w:rPr>
                <w:b/>
                <w:color w:val="FFFFFF" w:themeColor="background1"/>
                <w:sz w:val="18"/>
              </w:rPr>
              <w:t xml:space="preserve">Link to </w:t>
            </w:r>
            <w:r w:rsidR="00AF1B04" w:rsidRPr="00AF1B04">
              <w:rPr>
                <w:b/>
                <w:color w:val="FFFFFF" w:themeColor="background1"/>
                <w:sz w:val="18"/>
              </w:rPr>
              <w:t>auditor’s</w:t>
            </w:r>
            <w:r w:rsidRPr="00AF1B04">
              <w:rPr>
                <w:b/>
                <w:color w:val="FFFFFF" w:themeColor="background1"/>
                <w:sz w:val="18"/>
              </w:rPr>
              <w:t xml:space="preserve"> report</w:t>
            </w:r>
          </w:p>
        </w:tc>
      </w:tr>
      <w:tr w:rsidR="00657342" w:rsidRPr="00946B8A" w14:paraId="76489CC5" w14:textId="77777777" w:rsidTr="39F8B32A">
        <w:trPr>
          <w:cnfStyle w:val="000000100000" w:firstRow="0" w:lastRow="0" w:firstColumn="0" w:lastColumn="0" w:oddVBand="0" w:evenVBand="0" w:oddHBand="1"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334C89EB" w14:textId="77777777" w:rsidR="00BF739E" w:rsidRPr="00946B8A" w:rsidRDefault="00BF739E" w:rsidP="00F5657F">
            <w:pPr>
              <w:widowControl/>
              <w:autoSpaceDE/>
              <w:autoSpaceDN/>
              <w:adjustRightInd/>
              <w:spacing w:after="120" w:line="240" w:lineRule="auto"/>
              <w:rPr>
                <w:b/>
                <w:color w:val="595959"/>
                <w:sz w:val="18"/>
              </w:rPr>
            </w:pPr>
          </w:p>
        </w:tc>
        <w:tc>
          <w:tcPr>
            <w:tcW w:w="1796" w:type="dxa"/>
            <w:gridSpan w:val="2"/>
            <w:tcBorders>
              <w:top w:val="single" w:sz="4" w:space="0" w:color="FFFFFF" w:themeColor="background1"/>
              <w:left w:val="single" w:sz="4" w:space="0" w:color="A6A6A6" w:themeColor="background1" w:themeShade="A6"/>
              <w:bottom w:val="single" w:sz="4" w:space="0" w:color="BFBFBF" w:themeColor="background1" w:themeShade="BF"/>
              <w:right w:val="single" w:sz="4" w:space="0" w:color="auto"/>
            </w:tcBorders>
            <w:shd w:val="clear" w:color="auto" w:fill="FFFFFF" w:themeFill="background1"/>
          </w:tcPr>
          <w:p w14:paraId="1A53C6C7" w14:textId="77777777"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2173" w:type="dxa"/>
            <w:gridSpan w:val="4"/>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FFFFFF" w:themeFill="background1"/>
          </w:tcPr>
          <w:p w14:paraId="1AFD81EF" w14:textId="77777777"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2410" w:type="dxa"/>
            <w:gridSpan w:val="4"/>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FFFFFF" w:themeFill="background1"/>
          </w:tcPr>
          <w:p w14:paraId="0A6E65CD" w14:textId="77777777"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1842" w:type="dxa"/>
            <w:gridSpan w:val="4"/>
            <w:tcBorders>
              <w:top w:val="single" w:sz="4" w:space="0" w:color="FFFFFF" w:themeColor="background1"/>
              <w:left w:val="single" w:sz="4" w:space="0" w:color="auto"/>
              <w:bottom w:val="single" w:sz="4" w:space="0" w:color="BFBFBF" w:themeColor="background1" w:themeShade="BF"/>
              <w:right w:val="single" w:sz="4" w:space="0" w:color="auto"/>
            </w:tcBorders>
            <w:shd w:val="clear" w:color="auto" w:fill="FFFFFF" w:themeFill="background1"/>
          </w:tcPr>
          <w:p w14:paraId="484410E2" w14:textId="77777777"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r>
      <w:tr w:rsidR="00BF739E" w:rsidRPr="00946B8A" w14:paraId="3C4E43AD" w14:textId="77777777" w:rsidTr="00D13968">
        <w:trPr>
          <w:trHeight w:val="188"/>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BFBFBF" w:themeColor="background1" w:themeShade="BF"/>
              <w:left w:val="single" w:sz="4" w:space="0" w:color="0070C0"/>
              <w:right w:val="single" w:sz="4" w:space="0" w:color="A6A6A6" w:themeColor="background1" w:themeShade="A6"/>
            </w:tcBorders>
            <w:vAlign w:val="top"/>
          </w:tcPr>
          <w:p w14:paraId="5AB31645" w14:textId="77777777" w:rsidR="00BF739E" w:rsidRPr="00946B8A" w:rsidRDefault="00BF739E" w:rsidP="00F5657F">
            <w:pPr>
              <w:widowControl/>
              <w:autoSpaceDE/>
              <w:autoSpaceDN/>
              <w:adjustRightInd/>
              <w:spacing w:after="120" w:line="240" w:lineRule="auto"/>
              <w:rPr>
                <w:b/>
                <w:color w:val="595959"/>
                <w:sz w:val="18"/>
              </w:rPr>
            </w:pPr>
            <w:r w:rsidRPr="00946B8A">
              <w:rPr>
                <w:b/>
                <w:color w:val="595959"/>
                <w:sz w:val="18"/>
              </w:rPr>
              <w:t xml:space="preserve">CM </w:t>
            </w:r>
            <w:r>
              <w:rPr>
                <w:b/>
                <w:color w:val="595959"/>
                <w:sz w:val="18"/>
              </w:rPr>
              <w:t>01</w:t>
            </w:r>
            <w:r w:rsidRPr="00946B8A">
              <w:rPr>
                <w:b/>
                <w:color w:val="595959"/>
                <w:sz w:val="18"/>
              </w:rPr>
              <w:t>.14</w:t>
            </w:r>
          </w:p>
        </w:tc>
        <w:tc>
          <w:tcPr>
            <w:tcW w:w="8221" w:type="dxa"/>
            <w:gridSpan w:val="14"/>
            <w:tcBorders>
              <w:top w:val="single" w:sz="4" w:space="0" w:color="BFBFBF" w:themeColor="background1" w:themeShade="BF"/>
              <w:left w:val="single" w:sz="4" w:space="0" w:color="A6A6A6" w:themeColor="background1" w:themeShade="A6"/>
              <w:bottom w:val="nil"/>
              <w:right w:val="single" w:sz="4" w:space="0" w:color="0070C0"/>
            </w:tcBorders>
            <w:shd w:val="clear" w:color="auto" w:fill="DAEEF3" w:themeFill="accent5" w:themeFillTint="33"/>
          </w:tcPr>
          <w:p w14:paraId="236A33B4" w14:textId="331D33E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t>Selected data was assured in last year’s PRI Transparency Report</w:t>
            </w:r>
          </w:p>
        </w:tc>
      </w:tr>
      <w:tr w:rsidR="000E0C02" w:rsidRPr="00946B8A" w14:paraId="5C5A7A87" w14:textId="77777777" w:rsidTr="39F8B32A">
        <w:trPr>
          <w:cnfStyle w:val="000000100000" w:firstRow="0" w:lastRow="0" w:firstColumn="0" w:lastColumn="0" w:oddVBand="0" w:evenVBand="0" w:oddHBand="1"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right w:val="single" w:sz="4" w:space="0" w:color="A6A6A6"/>
            </w:tcBorders>
            <w:vAlign w:val="top"/>
          </w:tcPr>
          <w:p w14:paraId="21872209" w14:textId="77777777" w:rsidR="00BF739E" w:rsidRPr="00946B8A" w:rsidRDefault="00BF739E" w:rsidP="00F5657F">
            <w:pPr>
              <w:widowControl/>
              <w:autoSpaceDE/>
              <w:autoSpaceDN/>
              <w:adjustRightInd/>
              <w:spacing w:after="120" w:line="240" w:lineRule="auto"/>
              <w:rPr>
                <w:b/>
                <w:color w:val="595959"/>
                <w:sz w:val="18"/>
              </w:rPr>
            </w:pPr>
          </w:p>
        </w:tc>
        <w:tc>
          <w:tcPr>
            <w:tcW w:w="1417" w:type="dxa"/>
            <w:tcBorders>
              <w:top w:val="nil"/>
              <w:left w:val="single" w:sz="4" w:space="0" w:color="A6A6A6" w:themeColor="background1" w:themeShade="A6"/>
              <w:right w:val="single" w:sz="4" w:space="0" w:color="A6A6A6" w:themeColor="background1" w:themeShade="A6"/>
            </w:tcBorders>
            <w:shd w:val="clear" w:color="auto" w:fill="BFBFBF" w:themeFill="background1" w:themeFillShade="BF"/>
          </w:tcPr>
          <w:p w14:paraId="5831731B" w14:textId="751A5DD8" w:rsidR="00BF739E" w:rsidRPr="00AF1B04" w:rsidRDefault="00BF739E" w:rsidP="00AF1B04">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AF1B04">
              <w:rPr>
                <w:b/>
                <w:color w:val="FFFFFF" w:themeColor="background1"/>
              </w:rPr>
              <w:t>What data has been assured</w:t>
            </w:r>
          </w:p>
        </w:tc>
        <w:tc>
          <w:tcPr>
            <w:tcW w:w="1276" w:type="dxa"/>
            <w:gridSpan w:val="3"/>
            <w:tcBorders>
              <w:top w:val="nil"/>
              <w:left w:val="single" w:sz="4" w:space="0" w:color="A6A6A6" w:themeColor="background1" w:themeShade="A6"/>
              <w:right w:val="single" w:sz="4" w:space="0" w:color="FFFFFF" w:themeColor="background1"/>
            </w:tcBorders>
            <w:shd w:val="clear" w:color="auto" w:fill="BFBFBF" w:themeFill="background1" w:themeFillShade="BF"/>
          </w:tcPr>
          <w:p w14:paraId="7C19C9B7" w14:textId="3DC82008" w:rsidR="00BF739E" w:rsidRPr="00AF1B04" w:rsidRDefault="00BF739E" w:rsidP="00AF1B04">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AF1B04">
              <w:rPr>
                <w:b/>
                <w:color w:val="FFFFFF" w:themeColor="background1"/>
              </w:rPr>
              <w:t>Corresponding Indicator number</w:t>
            </w:r>
          </w:p>
        </w:tc>
        <w:tc>
          <w:tcPr>
            <w:tcW w:w="1276" w:type="dxa"/>
            <w:gridSpan w:val="2"/>
            <w:tcBorders>
              <w:top w:val="nil"/>
              <w:left w:val="single" w:sz="4" w:space="0" w:color="FFFFFF" w:themeColor="background1"/>
              <w:right w:val="single" w:sz="4" w:space="0" w:color="FFFFFF" w:themeColor="background1"/>
            </w:tcBorders>
            <w:shd w:val="clear" w:color="auto" w:fill="BFBFBF" w:themeFill="background1" w:themeFillShade="BF"/>
          </w:tcPr>
          <w:p w14:paraId="045C7BCD" w14:textId="4DD65BC0" w:rsidR="00BF739E" w:rsidRPr="00AF1B04" w:rsidRDefault="00BF739E" w:rsidP="00AF1B04">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AF1B04">
              <w:rPr>
                <w:b/>
                <w:color w:val="FFFFFF" w:themeColor="background1"/>
              </w:rPr>
              <w:t>Who has conducted the assurance</w:t>
            </w:r>
          </w:p>
        </w:tc>
        <w:tc>
          <w:tcPr>
            <w:tcW w:w="1559" w:type="dxa"/>
            <w:gridSpan w:val="2"/>
            <w:tcBorders>
              <w:top w:val="nil"/>
              <w:left w:val="single" w:sz="4" w:space="0" w:color="FFFFFF" w:themeColor="background1"/>
              <w:right w:val="single" w:sz="4" w:space="0" w:color="FFFFFF" w:themeColor="background1"/>
            </w:tcBorders>
            <w:shd w:val="clear" w:color="auto" w:fill="BFBFBF" w:themeFill="background1" w:themeFillShade="BF"/>
          </w:tcPr>
          <w:p w14:paraId="6B0626EF" w14:textId="336AD85C" w:rsidR="00BF739E" w:rsidRPr="00AF1B04" w:rsidRDefault="00BF739E" w:rsidP="00AF1B04">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AF1B04">
              <w:rPr>
                <w:b/>
                <w:color w:val="FFFFFF" w:themeColor="background1"/>
              </w:rPr>
              <w:t>Assurance standard used</w:t>
            </w:r>
          </w:p>
        </w:tc>
        <w:tc>
          <w:tcPr>
            <w:tcW w:w="1260" w:type="dxa"/>
            <w:gridSpan w:val="3"/>
            <w:tcBorders>
              <w:top w:val="nil"/>
              <w:left w:val="single" w:sz="4" w:space="0" w:color="FFFFFF" w:themeColor="background1"/>
              <w:right w:val="single" w:sz="4" w:space="0" w:color="FFFFFF" w:themeColor="background1"/>
            </w:tcBorders>
            <w:shd w:val="clear" w:color="auto" w:fill="BFBFBF" w:themeFill="background1" w:themeFillShade="BF"/>
          </w:tcPr>
          <w:p w14:paraId="66109941" w14:textId="191DEB8E" w:rsidR="00BF739E" w:rsidRPr="00AF1B04" w:rsidRDefault="00BF739E" w:rsidP="00AF1B04">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AF1B04">
              <w:rPr>
                <w:b/>
                <w:color w:val="FFFFFF" w:themeColor="background1"/>
              </w:rPr>
              <w:t>Level of assurance sought</w:t>
            </w:r>
          </w:p>
        </w:tc>
        <w:tc>
          <w:tcPr>
            <w:tcW w:w="1433" w:type="dxa"/>
            <w:gridSpan w:val="3"/>
            <w:tcBorders>
              <w:top w:val="nil"/>
              <w:left w:val="single" w:sz="4" w:space="0" w:color="FFFFFF" w:themeColor="background1"/>
              <w:right w:val="single" w:sz="4" w:space="0" w:color="0070C0"/>
            </w:tcBorders>
            <w:shd w:val="clear" w:color="auto" w:fill="BFBFBF" w:themeFill="background1" w:themeFillShade="BF"/>
          </w:tcPr>
          <w:p w14:paraId="25D44B53" w14:textId="7571D8B4" w:rsidR="00BF739E" w:rsidRPr="00AF1B04" w:rsidRDefault="00BF739E" w:rsidP="00AF1B04">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AF1B04">
              <w:rPr>
                <w:b/>
                <w:color w:val="FFFFFF" w:themeColor="background1"/>
              </w:rPr>
              <w:t xml:space="preserve">Link to </w:t>
            </w:r>
            <w:r w:rsidR="00AF1B04" w:rsidRPr="00AF1B04">
              <w:rPr>
                <w:b/>
                <w:color w:val="FFFFFF" w:themeColor="background1"/>
              </w:rPr>
              <w:t>auditor’s</w:t>
            </w:r>
            <w:r w:rsidRPr="00AF1B04">
              <w:rPr>
                <w:b/>
                <w:color w:val="FFFFFF" w:themeColor="background1"/>
              </w:rPr>
              <w:t xml:space="preserve"> report</w:t>
            </w:r>
          </w:p>
        </w:tc>
      </w:tr>
      <w:tr w:rsidR="000E0C02" w:rsidRPr="00946B8A" w14:paraId="6AD5FD2F" w14:textId="77777777" w:rsidTr="39F8B32A">
        <w:trPr>
          <w:trHeight w:val="188"/>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161B82E8" w14:textId="77777777" w:rsidR="00BF739E" w:rsidRPr="00946B8A" w:rsidRDefault="00BF739E" w:rsidP="00F5657F">
            <w:pPr>
              <w:widowControl/>
              <w:autoSpaceDE/>
              <w:autoSpaceDN/>
              <w:adjustRightInd/>
              <w:spacing w:after="120" w:line="240" w:lineRule="auto"/>
              <w:rPr>
                <w:b/>
                <w:color w:val="595959"/>
                <w:sz w:val="18"/>
              </w:rPr>
            </w:pPr>
          </w:p>
        </w:tc>
        <w:tc>
          <w:tcPr>
            <w:tcW w:w="1417" w:type="dxa"/>
            <w:tcBorders>
              <w:top w:val="nil"/>
              <w:left w:val="single" w:sz="4" w:space="0" w:color="A6A6A6" w:themeColor="background1" w:themeShade="A6"/>
              <w:bottom w:val="single" w:sz="4" w:space="0" w:color="BFBFBF" w:themeColor="background1" w:themeShade="BF"/>
              <w:right w:val="single" w:sz="4" w:space="0" w:color="auto"/>
            </w:tcBorders>
            <w:shd w:val="clear" w:color="auto" w:fill="FFFFFF" w:themeFill="background1"/>
          </w:tcPr>
          <w:p w14:paraId="3879CD68"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pPr>
          </w:p>
        </w:tc>
        <w:tc>
          <w:tcPr>
            <w:tcW w:w="1276" w:type="dxa"/>
            <w:gridSpan w:val="3"/>
            <w:tcBorders>
              <w:top w:val="nil"/>
              <w:left w:val="single" w:sz="4" w:space="0" w:color="auto"/>
              <w:bottom w:val="single" w:sz="4" w:space="0" w:color="BFBFBF" w:themeColor="background1" w:themeShade="BF"/>
              <w:right w:val="single" w:sz="4" w:space="0" w:color="auto"/>
            </w:tcBorders>
            <w:shd w:val="clear" w:color="auto" w:fill="FFFFFF" w:themeFill="background1"/>
          </w:tcPr>
          <w:p w14:paraId="33C9E16E"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pPr>
          </w:p>
        </w:tc>
        <w:tc>
          <w:tcPr>
            <w:tcW w:w="1276" w:type="dxa"/>
            <w:gridSpan w:val="2"/>
            <w:tcBorders>
              <w:top w:val="nil"/>
              <w:left w:val="single" w:sz="4" w:space="0" w:color="auto"/>
              <w:bottom w:val="single" w:sz="4" w:space="0" w:color="BFBFBF" w:themeColor="background1" w:themeShade="BF"/>
              <w:right w:val="single" w:sz="4" w:space="0" w:color="auto"/>
            </w:tcBorders>
            <w:shd w:val="clear" w:color="auto" w:fill="FFFFFF" w:themeFill="background1"/>
          </w:tcPr>
          <w:p w14:paraId="62D9F9D9"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pPr>
          </w:p>
        </w:tc>
        <w:tc>
          <w:tcPr>
            <w:tcW w:w="1559" w:type="dxa"/>
            <w:gridSpan w:val="2"/>
            <w:tcBorders>
              <w:top w:val="nil"/>
              <w:left w:val="single" w:sz="4" w:space="0" w:color="auto"/>
              <w:bottom w:val="single" w:sz="4" w:space="0" w:color="BFBFBF" w:themeColor="background1" w:themeShade="BF"/>
              <w:right w:val="single" w:sz="4" w:space="0" w:color="auto"/>
            </w:tcBorders>
            <w:shd w:val="clear" w:color="auto" w:fill="FFFFFF" w:themeFill="background1"/>
          </w:tcPr>
          <w:p w14:paraId="5F52DF35"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pPr>
          </w:p>
        </w:tc>
        <w:tc>
          <w:tcPr>
            <w:tcW w:w="1260" w:type="dxa"/>
            <w:gridSpan w:val="3"/>
            <w:tcBorders>
              <w:top w:val="nil"/>
              <w:left w:val="single" w:sz="4" w:space="0" w:color="auto"/>
              <w:bottom w:val="single" w:sz="4" w:space="0" w:color="BFBFBF" w:themeColor="background1" w:themeShade="BF"/>
              <w:right w:val="single" w:sz="4" w:space="0" w:color="auto"/>
            </w:tcBorders>
            <w:shd w:val="clear" w:color="auto" w:fill="FFFFFF" w:themeFill="background1"/>
          </w:tcPr>
          <w:p w14:paraId="0949EB3E"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pPr>
          </w:p>
        </w:tc>
        <w:tc>
          <w:tcPr>
            <w:tcW w:w="1433" w:type="dxa"/>
            <w:gridSpan w:val="3"/>
            <w:tcBorders>
              <w:top w:val="nil"/>
              <w:left w:val="single" w:sz="4" w:space="0" w:color="auto"/>
              <w:bottom w:val="single" w:sz="4" w:space="0" w:color="BFBFBF" w:themeColor="background1" w:themeShade="BF"/>
              <w:right w:val="single" w:sz="4" w:space="0" w:color="0070C0"/>
            </w:tcBorders>
            <w:shd w:val="clear" w:color="auto" w:fill="FFFFFF" w:themeFill="background1"/>
          </w:tcPr>
          <w:p w14:paraId="73D26E14"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pPr>
          </w:p>
        </w:tc>
      </w:tr>
      <w:tr w:rsidR="00BF739E" w:rsidRPr="00946B8A" w14:paraId="364CBF7B" w14:textId="77777777" w:rsidTr="00D1396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BFBFBF" w:themeColor="background1" w:themeShade="BF"/>
              <w:left w:val="single" w:sz="4" w:space="0" w:color="0070C0"/>
              <w:right w:val="single" w:sz="4" w:space="0" w:color="A6A6A6" w:themeColor="background1" w:themeShade="A6"/>
            </w:tcBorders>
            <w:vAlign w:val="top"/>
          </w:tcPr>
          <w:p w14:paraId="2E5EE119" w14:textId="77777777" w:rsidR="00BF739E" w:rsidRPr="00946B8A" w:rsidRDefault="00BF739E" w:rsidP="00F5657F">
            <w:pPr>
              <w:widowControl/>
              <w:autoSpaceDE/>
              <w:autoSpaceDN/>
              <w:adjustRightInd/>
              <w:spacing w:after="120" w:line="240" w:lineRule="auto"/>
              <w:rPr>
                <w:b/>
                <w:color w:val="0050A6"/>
                <w:sz w:val="18"/>
                <w:szCs w:val="18"/>
              </w:rPr>
            </w:pPr>
            <w:r w:rsidRPr="00946B8A">
              <w:rPr>
                <w:b/>
                <w:color w:val="595959"/>
                <w:sz w:val="18"/>
              </w:rPr>
              <w:t xml:space="preserve">CM </w:t>
            </w:r>
            <w:r>
              <w:rPr>
                <w:b/>
                <w:color w:val="595959"/>
                <w:sz w:val="18"/>
              </w:rPr>
              <w:t>01</w:t>
            </w:r>
            <w:r w:rsidRPr="00946B8A">
              <w:rPr>
                <w:b/>
                <w:color w:val="595959"/>
                <w:sz w:val="18"/>
              </w:rPr>
              <w:t>.15</w:t>
            </w:r>
          </w:p>
        </w:tc>
        <w:tc>
          <w:tcPr>
            <w:tcW w:w="8221" w:type="dxa"/>
            <w:gridSpan w:val="14"/>
            <w:tcBorders>
              <w:top w:val="single" w:sz="4" w:space="0" w:color="BFBFBF" w:themeColor="background1" w:themeShade="BF"/>
              <w:left w:val="single" w:sz="4" w:space="0" w:color="A6A6A6" w:themeColor="background1" w:themeShade="A6"/>
              <w:right w:val="single" w:sz="4" w:space="0" w:color="0070C0"/>
            </w:tcBorders>
            <w:shd w:val="clear" w:color="auto" w:fill="DAEEF3" w:themeFill="accent5" w:themeFillTint="33"/>
          </w:tcPr>
          <w:p w14:paraId="08EE3AA7" w14:textId="33F6107B"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t>We adhere to an RI certification or labelling scheme</w:t>
            </w:r>
          </w:p>
        </w:tc>
      </w:tr>
      <w:tr w:rsidR="00657342" w:rsidRPr="00946B8A" w14:paraId="0A1BAE8C" w14:textId="77777777" w:rsidTr="39F8B32A">
        <w:trPr>
          <w:trHeight w:val="351"/>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right w:val="single" w:sz="4" w:space="0" w:color="A6A6A6"/>
            </w:tcBorders>
            <w:vAlign w:val="top"/>
          </w:tcPr>
          <w:p w14:paraId="395AAEF8" w14:textId="77777777" w:rsidR="00BF739E" w:rsidRPr="00946B8A" w:rsidRDefault="00BF739E" w:rsidP="00F5657F">
            <w:pPr>
              <w:widowControl/>
              <w:autoSpaceDE/>
              <w:autoSpaceDN/>
              <w:adjustRightInd/>
              <w:spacing w:after="120" w:line="240" w:lineRule="auto"/>
              <w:rPr>
                <w:b/>
                <w:color w:val="0050A6"/>
                <w:sz w:val="18"/>
                <w:szCs w:val="18"/>
              </w:rPr>
            </w:pPr>
          </w:p>
        </w:tc>
        <w:tc>
          <w:tcPr>
            <w:tcW w:w="3969" w:type="dxa"/>
            <w:gridSpan w:val="6"/>
            <w:tcBorders>
              <w:top w:val="nil"/>
              <w:left w:val="single" w:sz="4" w:space="0" w:color="A6A6A6" w:themeColor="background1" w:themeShade="A6"/>
              <w:bottom w:val="single" w:sz="4" w:space="0" w:color="FFFFFF" w:themeColor="background1"/>
              <w:right w:val="single" w:sz="4" w:space="0" w:color="FFFFFF" w:themeColor="background1"/>
            </w:tcBorders>
            <w:shd w:val="clear" w:color="auto" w:fill="BFBFBF" w:themeFill="background1" w:themeFillShade="BF"/>
          </w:tcPr>
          <w:p w14:paraId="66F73F67" w14:textId="31B77F8A" w:rsidR="00BF739E" w:rsidRPr="00AF1B04" w:rsidRDefault="00BF739E" w:rsidP="00AF1B04">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AF1B04">
              <w:rPr>
                <w:b/>
                <w:color w:val="FFFFFF" w:themeColor="background1"/>
              </w:rPr>
              <w:t xml:space="preserve">Which </w:t>
            </w:r>
            <w:r w:rsidR="009E0FF2" w:rsidRPr="00AF1B04">
              <w:rPr>
                <w:b/>
                <w:color w:val="FFFFFF" w:themeColor="background1"/>
              </w:rPr>
              <w:t>scheme?</w:t>
            </w:r>
          </w:p>
        </w:tc>
        <w:tc>
          <w:tcPr>
            <w:tcW w:w="4252" w:type="dxa"/>
            <w:gridSpan w:val="8"/>
            <w:tcBorders>
              <w:top w:val="nil"/>
              <w:left w:val="single" w:sz="4" w:space="0" w:color="FFFFFF" w:themeColor="background1"/>
              <w:bottom w:val="single" w:sz="4" w:space="0" w:color="FFFFFF" w:themeColor="background1"/>
              <w:right w:val="single" w:sz="4" w:space="0" w:color="0070C0"/>
            </w:tcBorders>
            <w:shd w:val="clear" w:color="auto" w:fill="BFBFBF" w:themeFill="background1" w:themeFillShade="BF"/>
          </w:tcPr>
          <w:p w14:paraId="36482E0E" w14:textId="6D8EF227" w:rsidR="00BF739E" w:rsidRPr="00AF1B04" w:rsidRDefault="00BF739E" w:rsidP="00AF1B04">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AF1B04">
              <w:rPr>
                <w:b/>
                <w:color w:val="FFFFFF" w:themeColor="background1"/>
              </w:rPr>
              <w:t>% of total AUM the scheme applies</w:t>
            </w:r>
            <w:r w:rsidR="00C344EB" w:rsidRPr="00AF1B04">
              <w:rPr>
                <w:b/>
                <w:color w:val="FFFFFF" w:themeColor="background1"/>
              </w:rPr>
              <w:t xml:space="preserve"> </w:t>
            </w:r>
          </w:p>
        </w:tc>
      </w:tr>
      <w:tr w:rsidR="00BF739E" w:rsidRPr="00946B8A" w14:paraId="3F1FABDC" w14:textId="77777777" w:rsidTr="39F8B32A">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6303F411" w14:textId="77777777" w:rsidR="00BF739E" w:rsidRPr="00946B8A" w:rsidRDefault="00BF739E" w:rsidP="00F5657F">
            <w:pPr>
              <w:widowControl/>
              <w:autoSpaceDE/>
              <w:autoSpaceDN/>
              <w:adjustRightInd/>
              <w:spacing w:after="120" w:line="240" w:lineRule="auto"/>
              <w:rPr>
                <w:b/>
                <w:color w:val="0050A6"/>
                <w:sz w:val="18"/>
                <w:szCs w:val="18"/>
              </w:rPr>
            </w:pPr>
          </w:p>
        </w:tc>
        <w:tc>
          <w:tcPr>
            <w:tcW w:w="3969" w:type="dxa"/>
            <w:gridSpan w:val="6"/>
            <w:tcBorders>
              <w:top w:val="single" w:sz="4" w:space="0" w:color="FFFFFF" w:themeColor="background1"/>
              <w:left w:val="single" w:sz="4" w:space="0" w:color="A6A6A6" w:themeColor="background1" w:themeShade="A6"/>
              <w:bottom w:val="single" w:sz="4" w:space="0" w:color="BFBFBF" w:themeColor="background1" w:themeShade="BF"/>
              <w:right w:val="single" w:sz="4" w:space="0" w:color="auto"/>
            </w:tcBorders>
            <w:shd w:val="clear" w:color="auto" w:fill="auto"/>
          </w:tcPr>
          <w:p w14:paraId="29B72DC2" w14:textId="77777777"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c>
          <w:tcPr>
            <w:tcW w:w="4252" w:type="dxa"/>
            <w:gridSpan w:val="8"/>
            <w:tcBorders>
              <w:top w:val="single" w:sz="4" w:space="0" w:color="FFFFFF" w:themeColor="background1"/>
              <w:left w:val="single" w:sz="4" w:space="0" w:color="auto"/>
              <w:bottom w:val="single" w:sz="4" w:space="0" w:color="BFBFBF" w:themeColor="background1" w:themeShade="BF"/>
              <w:right w:val="single" w:sz="4" w:space="0" w:color="0070C0"/>
            </w:tcBorders>
            <w:shd w:val="clear" w:color="auto" w:fill="auto"/>
          </w:tcPr>
          <w:p w14:paraId="73632F6F" w14:textId="77777777"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r>
      <w:tr w:rsidR="00BF739E" w:rsidRPr="00946B8A" w14:paraId="7CFAA8DC" w14:textId="77777777" w:rsidTr="00D13968">
        <w:trPr>
          <w:trHeight w:val="153"/>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BFBFBF" w:themeColor="background1" w:themeShade="BF"/>
              <w:left w:val="single" w:sz="4" w:space="0" w:color="0070C0"/>
              <w:bottom w:val="nil"/>
              <w:right w:val="single" w:sz="4" w:space="0" w:color="A6A6A6" w:themeColor="background1" w:themeShade="A6"/>
            </w:tcBorders>
            <w:vAlign w:val="top"/>
          </w:tcPr>
          <w:p w14:paraId="3D10FE8C" w14:textId="77777777" w:rsidR="00BF739E" w:rsidRPr="00946B8A" w:rsidRDefault="00BF739E" w:rsidP="00F5657F">
            <w:pPr>
              <w:widowControl/>
              <w:autoSpaceDE/>
              <w:autoSpaceDN/>
              <w:adjustRightInd/>
              <w:spacing w:after="120" w:line="240" w:lineRule="auto"/>
              <w:rPr>
                <w:b/>
                <w:color w:val="0050A6"/>
                <w:sz w:val="18"/>
                <w:szCs w:val="18"/>
              </w:rPr>
            </w:pPr>
            <w:r w:rsidRPr="00946B8A">
              <w:rPr>
                <w:b/>
                <w:color w:val="595959"/>
                <w:sz w:val="18"/>
              </w:rPr>
              <w:t xml:space="preserve">CM </w:t>
            </w:r>
            <w:r>
              <w:rPr>
                <w:b/>
                <w:color w:val="595959"/>
                <w:sz w:val="18"/>
              </w:rPr>
              <w:t>01</w:t>
            </w:r>
            <w:r w:rsidRPr="00946B8A">
              <w:rPr>
                <w:b/>
                <w:color w:val="595959"/>
                <w:sz w:val="18"/>
              </w:rPr>
              <w:t>.16</w:t>
            </w:r>
          </w:p>
        </w:tc>
        <w:tc>
          <w:tcPr>
            <w:tcW w:w="8221" w:type="dxa"/>
            <w:gridSpan w:val="14"/>
            <w:tcBorders>
              <w:top w:val="single" w:sz="4" w:space="0" w:color="BFBFBF" w:themeColor="background1" w:themeShade="BF"/>
              <w:left w:val="single" w:sz="4" w:space="0" w:color="A6A6A6" w:themeColor="background1" w:themeShade="A6"/>
              <w:bottom w:val="nil"/>
              <w:right w:val="single" w:sz="4" w:space="0" w:color="0070C0"/>
            </w:tcBorders>
            <w:shd w:val="clear" w:color="auto" w:fill="DAEEF3" w:themeFill="accent5" w:themeFillTint="33"/>
          </w:tcPr>
          <w:p w14:paraId="500222B7" w14:textId="70A5AD1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pPr>
            <w:r w:rsidRPr="00946B8A">
              <w:rPr>
                <w:color w:val="595959"/>
                <w:sz w:val="18"/>
              </w:rPr>
              <w:t>We carry out independent/third party assurance over a whole public report (such as a sustainability report) extracts of which are included in this year’s PRI Transparency Report</w:t>
            </w:r>
          </w:p>
        </w:tc>
      </w:tr>
      <w:tr w:rsidR="00BF739E" w:rsidRPr="00946B8A" w14:paraId="565217B5" w14:textId="77777777" w:rsidTr="39F8B32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top w:val="nil"/>
              <w:left w:val="single" w:sz="4" w:space="0" w:color="0070C0"/>
              <w:right w:val="single" w:sz="4" w:space="0" w:color="A6A6A6"/>
            </w:tcBorders>
            <w:vAlign w:val="top"/>
          </w:tcPr>
          <w:p w14:paraId="372CECB8" w14:textId="77777777" w:rsidR="00BF739E" w:rsidRPr="00946B8A" w:rsidRDefault="00BF739E" w:rsidP="00F5657F">
            <w:pPr>
              <w:widowControl/>
              <w:autoSpaceDE/>
              <w:autoSpaceDN/>
              <w:adjustRightInd/>
              <w:spacing w:after="120" w:line="240" w:lineRule="auto"/>
              <w:rPr>
                <w:b/>
                <w:color w:val="0050A6"/>
                <w:sz w:val="18"/>
                <w:szCs w:val="18"/>
              </w:rPr>
            </w:pPr>
          </w:p>
        </w:tc>
        <w:tc>
          <w:tcPr>
            <w:tcW w:w="2693" w:type="dxa"/>
            <w:gridSpan w:val="4"/>
            <w:tcBorders>
              <w:top w:val="nil"/>
              <w:left w:val="single" w:sz="4" w:space="0" w:color="A6A6A6" w:themeColor="background1" w:themeShade="A6"/>
              <w:bottom w:val="single" w:sz="4" w:space="0" w:color="FFFFFF" w:themeColor="background1"/>
              <w:right w:val="single" w:sz="4" w:space="0" w:color="FFFFFF" w:themeColor="background1"/>
            </w:tcBorders>
            <w:shd w:val="clear" w:color="auto" w:fill="BFBFBF" w:themeFill="background1" w:themeFillShade="BF"/>
          </w:tcPr>
          <w:p w14:paraId="51821ECB" w14:textId="7F9635DD" w:rsidR="00BF739E" w:rsidRPr="00AF1B04" w:rsidRDefault="00BF739E" w:rsidP="00AF1B04">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AF1B04">
              <w:rPr>
                <w:b/>
                <w:color w:val="FFFFFF" w:themeColor="background1"/>
              </w:rPr>
              <w:t>Link to sustainability/RI/integrated report</w:t>
            </w:r>
          </w:p>
        </w:tc>
        <w:tc>
          <w:tcPr>
            <w:tcW w:w="5528" w:type="dxa"/>
            <w:gridSpan w:val="10"/>
            <w:tcBorders>
              <w:top w:val="nil"/>
              <w:left w:val="single" w:sz="4" w:space="0" w:color="FFFFFF" w:themeColor="background1"/>
              <w:bottom w:val="single" w:sz="4" w:space="0" w:color="FFFFFF" w:themeColor="background1"/>
              <w:right w:val="single" w:sz="4" w:space="0" w:color="0070C0"/>
            </w:tcBorders>
            <w:shd w:val="clear" w:color="auto" w:fill="BFBFBF" w:themeFill="background1" w:themeFillShade="BF"/>
          </w:tcPr>
          <w:p w14:paraId="07E42452" w14:textId="6BBB8F94" w:rsidR="00BF739E" w:rsidRPr="00AF1B04" w:rsidRDefault="00BF739E" w:rsidP="00AF1B04">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AF1B04">
              <w:rPr>
                <w:b/>
                <w:color w:val="FFFFFF" w:themeColor="background1"/>
              </w:rPr>
              <w:t xml:space="preserve">Link to </w:t>
            </w:r>
            <w:r w:rsidR="00AF1B04" w:rsidRPr="00AF1B04">
              <w:rPr>
                <w:b/>
                <w:color w:val="FFFFFF" w:themeColor="background1"/>
              </w:rPr>
              <w:t>auditor’s</w:t>
            </w:r>
            <w:r w:rsidRPr="00AF1B04">
              <w:rPr>
                <w:b/>
                <w:color w:val="FFFFFF" w:themeColor="background1"/>
              </w:rPr>
              <w:t xml:space="preserve"> report</w:t>
            </w:r>
          </w:p>
        </w:tc>
      </w:tr>
      <w:tr w:rsidR="00BF739E" w:rsidRPr="00946B8A" w14:paraId="02CF1D1A" w14:textId="77777777" w:rsidTr="39F8B32A">
        <w:trPr>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26646441" w14:textId="77777777" w:rsidR="00BF739E" w:rsidRPr="00946B8A" w:rsidRDefault="00BF739E" w:rsidP="00F5657F">
            <w:pPr>
              <w:widowControl/>
              <w:autoSpaceDE/>
              <w:autoSpaceDN/>
              <w:adjustRightInd/>
              <w:spacing w:after="120" w:line="240" w:lineRule="auto"/>
              <w:rPr>
                <w:b/>
                <w:color w:val="0050A6"/>
                <w:sz w:val="18"/>
                <w:szCs w:val="18"/>
              </w:rPr>
            </w:pPr>
          </w:p>
        </w:tc>
        <w:tc>
          <w:tcPr>
            <w:tcW w:w="2693" w:type="dxa"/>
            <w:gridSpan w:val="4"/>
            <w:tcBorders>
              <w:top w:val="single" w:sz="4" w:space="0" w:color="FFFFFF" w:themeColor="background1"/>
              <w:left w:val="single" w:sz="4" w:space="0" w:color="A6A6A6" w:themeColor="background1" w:themeShade="A6"/>
              <w:bottom w:val="single" w:sz="4" w:space="0" w:color="BFBFBF" w:themeColor="background1" w:themeShade="BF"/>
              <w:right w:val="single" w:sz="4" w:space="0" w:color="auto"/>
            </w:tcBorders>
            <w:shd w:val="clear" w:color="auto" w:fill="auto"/>
          </w:tcPr>
          <w:p w14:paraId="7466E1DC"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c>
          <w:tcPr>
            <w:tcW w:w="5528" w:type="dxa"/>
            <w:gridSpan w:val="10"/>
            <w:tcBorders>
              <w:top w:val="single" w:sz="4" w:space="0" w:color="FFFFFF" w:themeColor="background1"/>
              <w:left w:val="single" w:sz="4" w:space="0" w:color="auto"/>
              <w:bottom w:val="single" w:sz="4" w:space="0" w:color="BFBFBF" w:themeColor="background1" w:themeShade="BF"/>
              <w:right w:val="single" w:sz="4" w:space="0" w:color="0070C0"/>
            </w:tcBorders>
            <w:shd w:val="clear" w:color="auto" w:fill="auto"/>
          </w:tcPr>
          <w:p w14:paraId="29F3A35E"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pPr>
          </w:p>
        </w:tc>
      </w:tr>
      <w:tr w:rsidR="00BF739E" w:rsidRPr="00946B8A" w14:paraId="05DC62C9" w14:textId="77777777" w:rsidTr="00D1396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val="restart"/>
            <w:tcBorders>
              <w:top w:val="single" w:sz="4" w:space="0" w:color="BFBFBF" w:themeColor="background1" w:themeShade="BF"/>
              <w:left w:val="single" w:sz="4" w:space="0" w:color="0070C0"/>
              <w:bottom w:val="single" w:sz="4" w:space="0" w:color="auto"/>
              <w:right w:val="single" w:sz="4" w:space="0" w:color="A6A6A6" w:themeColor="background1" w:themeShade="A6"/>
            </w:tcBorders>
            <w:vAlign w:val="top"/>
          </w:tcPr>
          <w:p w14:paraId="5E9C1AA7" w14:textId="77777777" w:rsidR="00BF739E" w:rsidRPr="00946B8A" w:rsidRDefault="00BF739E" w:rsidP="00F5657F">
            <w:pPr>
              <w:widowControl/>
              <w:autoSpaceDE/>
              <w:autoSpaceDN/>
              <w:adjustRightInd/>
              <w:spacing w:after="120" w:line="240" w:lineRule="auto"/>
              <w:rPr>
                <w:b/>
                <w:color w:val="595959"/>
                <w:sz w:val="18"/>
              </w:rPr>
            </w:pPr>
            <w:r w:rsidRPr="00946B8A">
              <w:rPr>
                <w:b/>
                <w:color w:val="595959"/>
                <w:sz w:val="18"/>
              </w:rPr>
              <w:t xml:space="preserve">CM </w:t>
            </w:r>
            <w:r>
              <w:rPr>
                <w:b/>
                <w:color w:val="595959"/>
                <w:sz w:val="18"/>
              </w:rPr>
              <w:t>01</w:t>
            </w:r>
            <w:r w:rsidRPr="00946B8A">
              <w:rPr>
                <w:b/>
                <w:color w:val="595959"/>
                <w:sz w:val="18"/>
              </w:rPr>
              <w:t>.17</w:t>
            </w:r>
          </w:p>
        </w:tc>
        <w:tc>
          <w:tcPr>
            <w:tcW w:w="8221" w:type="dxa"/>
            <w:gridSpan w:val="14"/>
            <w:tcBorders>
              <w:top w:val="single" w:sz="4" w:space="0" w:color="BFBFBF" w:themeColor="background1" w:themeShade="BF"/>
              <w:left w:val="single" w:sz="4" w:space="0" w:color="A6A6A6" w:themeColor="background1" w:themeShade="A6"/>
              <w:right w:val="single" w:sz="4" w:space="0" w:color="0070C0"/>
            </w:tcBorders>
            <w:shd w:val="clear" w:color="auto" w:fill="DAEEF3" w:themeFill="accent5" w:themeFillTint="33"/>
          </w:tcPr>
          <w:p w14:paraId="25B758F5" w14:textId="4ABDF0D4" w:rsidR="00BF739E" w:rsidRPr="00946B8A" w:rsidRDefault="00BF739E" w:rsidP="00F5657F">
            <w:pPr>
              <w:widowControl/>
              <w:autoSpaceDE/>
              <w:autoSpaceDN/>
              <w:adjustRightInd/>
              <w:spacing w:before="80" w:after="120"/>
              <w:outlineLvl w:val="3"/>
              <w:cnfStyle w:val="000000100000" w:firstRow="0" w:lastRow="0" w:firstColumn="0" w:lastColumn="0" w:oddVBand="0" w:evenVBand="0" w:oddHBand="1" w:evenHBand="0" w:firstRowFirstColumn="0" w:firstRowLastColumn="0" w:lastRowFirstColumn="0" w:lastRowLastColumn="0"/>
              <w:rPr>
                <w:color w:val="595959"/>
                <w:sz w:val="18"/>
              </w:rPr>
            </w:pPr>
            <w:r w:rsidRPr="00946B8A">
              <w:rPr>
                <w:color w:val="595959"/>
                <w:sz w:val="18"/>
              </w:rPr>
              <w:t>External/third party ESG audit of holdings</w:t>
            </w:r>
          </w:p>
        </w:tc>
      </w:tr>
      <w:tr w:rsidR="00BF739E" w:rsidRPr="00946B8A" w14:paraId="1CFD80E4" w14:textId="77777777" w:rsidTr="39F8B32A">
        <w:trPr>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auto"/>
              <w:right w:val="single" w:sz="4" w:space="0" w:color="A6A6A6"/>
            </w:tcBorders>
            <w:vAlign w:val="top"/>
          </w:tcPr>
          <w:p w14:paraId="72C659D6" w14:textId="77777777" w:rsidR="00BF739E" w:rsidRPr="00946B8A" w:rsidRDefault="00BF739E" w:rsidP="00F5657F">
            <w:pPr>
              <w:widowControl/>
              <w:autoSpaceDE/>
              <w:autoSpaceDN/>
              <w:adjustRightInd/>
              <w:spacing w:after="120" w:line="240" w:lineRule="auto"/>
              <w:rPr>
                <w:b/>
                <w:color w:val="0050A6"/>
                <w:sz w:val="18"/>
                <w:szCs w:val="18"/>
              </w:rPr>
            </w:pPr>
          </w:p>
        </w:tc>
        <w:tc>
          <w:tcPr>
            <w:tcW w:w="8221" w:type="dxa"/>
            <w:gridSpan w:val="14"/>
            <w:tcBorders>
              <w:top w:val="nil"/>
              <w:left w:val="single" w:sz="4" w:space="0" w:color="A6A6A6" w:themeColor="background1" w:themeShade="A6"/>
              <w:bottom w:val="single" w:sz="4" w:space="0" w:color="FFFFFF" w:themeColor="background1"/>
              <w:right w:val="single" w:sz="4" w:space="0" w:color="0070C0"/>
            </w:tcBorders>
            <w:shd w:val="clear" w:color="auto" w:fill="BFBFBF" w:themeFill="background1" w:themeFillShade="BF"/>
          </w:tcPr>
          <w:p w14:paraId="3E715603" w14:textId="77777777" w:rsidR="00BF739E" w:rsidRPr="00AF1B04" w:rsidRDefault="00BF739E" w:rsidP="00AF1B04">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AF1B04">
              <w:rPr>
                <w:b/>
                <w:color w:val="FFFFFF" w:themeColor="background1"/>
              </w:rPr>
              <w:t>Description of process (including what data has been assured)</w:t>
            </w:r>
          </w:p>
        </w:tc>
      </w:tr>
      <w:tr w:rsidR="00BF739E" w:rsidRPr="00946B8A" w14:paraId="6BE2E713" w14:textId="77777777" w:rsidTr="39F8B32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vMerge/>
            <w:tcBorders>
              <w:left w:val="single" w:sz="4" w:space="0" w:color="0070C0"/>
              <w:bottom w:val="single" w:sz="4" w:space="0" w:color="BFBFBF" w:themeColor="background1" w:themeShade="BF"/>
              <w:right w:val="single" w:sz="4" w:space="0" w:color="A6A6A6"/>
            </w:tcBorders>
            <w:vAlign w:val="top"/>
          </w:tcPr>
          <w:p w14:paraId="44466F76" w14:textId="77777777" w:rsidR="00BF739E" w:rsidRPr="00946B8A" w:rsidRDefault="00BF739E" w:rsidP="00F5657F">
            <w:pPr>
              <w:widowControl/>
              <w:autoSpaceDE/>
              <w:autoSpaceDN/>
              <w:adjustRightInd/>
              <w:spacing w:after="120" w:line="240" w:lineRule="auto"/>
              <w:rPr>
                <w:b/>
                <w:color w:val="0050A6"/>
                <w:sz w:val="18"/>
                <w:szCs w:val="18"/>
              </w:rPr>
            </w:pPr>
          </w:p>
        </w:tc>
        <w:tc>
          <w:tcPr>
            <w:tcW w:w="8221" w:type="dxa"/>
            <w:gridSpan w:val="14"/>
            <w:tcBorders>
              <w:top w:val="single" w:sz="4" w:space="0" w:color="FFFFFF" w:themeColor="background1"/>
              <w:left w:val="single" w:sz="4" w:space="0" w:color="A6A6A6" w:themeColor="background1" w:themeShade="A6"/>
              <w:bottom w:val="single" w:sz="4" w:space="0" w:color="BFBFBF" w:themeColor="background1" w:themeShade="BF"/>
              <w:right w:val="single" w:sz="4" w:space="0" w:color="0070C0"/>
            </w:tcBorders>
            <w:shd w:val="clear" w:color="auto" w:fill="auto"/>
          </w:tcPr>
          <w:p w14:paraId="5D2EEA64" w14:textId="77777777"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r>
      <w:tr w:rsidR="00BF739E" w:rsidRPr="00946B8A" w14:paraId="31B0CAFF" w14:textId="77777777" w:rsidTr="00D13968">
        <w:trPr>
          <w:trHeight w:val="153"/>
        </w:trPr>
        <w:tc>
          <w:tcPr>
            <w:cnfStyle w:val="001000000000" w:firstRow="0" w:lastRow="0" w:firstColumn="1" w:lastColumn="0" w:oddVBand="0" w:evenVBand="0" w:oddHBand="0" w:evenHBand="0" w:firstRowFirstColumn="0" w:firstRowLastColumn="0" w:lastRowFirstColumn="0" w:lastRowLastColumn="0"/>
            <w:tcW w:w="1135" w:type="dxa"/>
            <w:tcBorders>
              <w:top w:val="single" w:sz="4" w:space="0" w:color="BFBFBF" w:themeColor="background1" w:themeShade="BF"/>
              <w:left w:val="single" w:sz="4" w:space="0" w:color="0070C0"/>
              <w:bottom w:val="nil"/>
              <w:right w:val="single" w:sz="4" w:space="0" w:color="A6A6A6" w:themeColor="background1" w:themeShade="A6"/>
            </w:tcBorders>
            <w:vAlign w:val="top"/>
          </w:tcPr>
          <w:p w14:paraId="7AC7C18E" w14:textId="77777777" w:rsidR="00BF739E" w:rsidRPr="00946B8A" w:rsidRDefault="00BF739E" w:rsidP="00F5657F">
            <w:pPr>
              <w:widowControl/>
              <w:autoSpaceDE/>
              <w:autoSpaceDN/>
              <w:adjustRightInd/>
              <w:spacing w:after="120" w:line="240" w:lineRule="auto"/>
              <w:rPr>
                <w:b/>
                <w:color w:val="0050A6"/>
                <w:sz w:val="18"/>
                <w:szCs w:val="18"/>
              </w:rPr>
            </w:pPr>
            <w:r w:rsidRPr="00946B8A">
              <w:rPr>
                <w:b/>
                <w:color w:val="595959"/>
                <w:sz w:val="18"/>
              </w:rPr>
              <w:t xml:space="preserve">CM </w:t>
            </w:r>
            <w:r>
              <w:rPr>
                <w:b/>
                <w:color w:val="595959"/>
                <w:sz w:val="18"/>
              </w:rPr>
              <w:t>01</w:t>
            </w:r>
            <w:r w:rsidRPr="00946B8A">
              <w:rPr>
                <w:b/>
                <w:color w:val="595959"/>
                <w:sz w:val="18"/>
              </w:rPr>
              <w:t>.18</w:t>
            </w:r>
          </w:p>
        </w:tc>
        <w:tc>
          <w:tcPr>
            <w:tcW w:w="8221" w:type="dxa"/>
            <w:gridSpan w:val="14"/>
            <w:tcBorders>
              <w:top w:val="single" w:sz="4" w:space="0" w:color="BFBFBF" w:themeColor="background1" w:themeShade="BF"/>
              <w:left w:val="single" w:sz="4" w:space="0" w:color="A6A6A6" w:themeColor="background1" w:themeShade="A6"/>
              <w:bottom w:val="single" w:sz="4" w:space="0" w:color="FFFFFF" w:themeColor="background1"/>
              <w:right w:val="single" w:sz="4" w:space="0" w:color="0070C0"/>
            </w:tcBorders>
            <w:shd w:val="clear" w:color="auto" w:fill="DAEEF3" w:themeFill="accent5" w:themeFillTint="33"/>
          </w:tcPr>
          <w:p w14:paraId="5C5955F3" w14:textId="1809ED0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46B8A">
              <w:rPr>
                <w:color w:val="595959"/>
                <w:sz w:val="18"/>
              </w:rPr>
              <w:t>Additional Information</w:t>
            </w:r>
            <w:bookmarkStart w:id="7" w:name="_GoBack"/>
            <w:bookmarkEnd w:id="7"/>
          </w:p>
          <w:p w14:paraId="6A4344BC"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0E0C02">
              <w:rPr>
                <w:color w:val="00B0F0"/>
                <w:sz w:val="18"/>
              </w:rPr>
              <w:t>[OPTIONAL]</w:t>
            </w:r>
          </w:p>
        </w:tc>
      </w:tr>
      <w:tr w:rsidR="00BF739E" w:rsidRPr="00946B8A" w14:paraId="54F7B3E8" w14:textId="77777777" w:rsidTr="39F8B32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5" w:type="dxa"/>
            <w:tcBorders>
              <w:top w:val="nil"/>
              <w:left w:val="single" w:sz="4" w:space="0" w:color="0070C0"/>
              <w:bottom w:val="single" w:sz="4" w:space="0" w:color="0070C0"/>
              <w:right w:val="single" w:sz="4" w:space="0" w:color="2E74B5"/>
            </w:tcBorders>
            <w:vAlign w:val="top"/>
          </w:tcPr>
          <w:p w14:paraId="66686549" w14:textId="77777777" w:rsidR="00BF739E" w:rsidRPr="00946B8A" w:rsidRDefault="00BF739E" w:rsidP="00F5657F">
            <w:pPr>
              <w:widowControl/>
              <w:autoSpaceDE/>
              <w:autoSpaceDN/>
              <w:adjustRightInd/>
              <w:spacing w:after="120" w:line="240" w:lineRule="auto"/>
              <w:rPr>
                <w:b/>
                <w:color w:val="0050A6"/>
                <w:sz w:val="18"/>
                <w:szCs w:val="18"/>
              </w:rPr>
            </w:pPr>
          </w:p>
        </w:tc>
        <w:tc>
          <w:tcPr>
            <w:tcW w:w="8221" w:type="dxa"/>
            <w:gridSpan w:val="14"/>
            <w:tcBorders>
              <w:top w:val="single" w:sz="4" w:space="0" w:color="FFFFFF" w:themeColor="background1"/>
              <w:left w:val="single" w:sz="4" w:space="0" w:color="2E74B5"/>
              <w:bottom w:val="single" w:sz="4" w:space="0" w:color="0070C0"/>
              <w:right w:val="single" w:sz="4" w:space="0" w:color="0070C0"/>
            </w:tcBorders>
            <w:shd w:val="clear" w:color="auto" w:fill="auto"/>
          </w:tcPr>
          <w:p w14:paraId="4E029AC1" w14:textId="77777777" w:rsidR="00BF739E" w:rsidRPr="00946B8A" w:rsidRDefault="00BF739E" w:rsidP="00F5657F">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r>
    </w:tbl>
    <w:p w14:paraId="28F5146C" w14:textId="77777777" w:rsidR="00946B8A" w:rsidRDefault="00946B8A">
      <w:pPr>
        <w:widowControl/>
        <w:autoSpaceDE/>
        <w:autoSpaceDN/>
        <w:adjustRightInd/>
        <w:spacing w:before="0" w:after="0" w:line="240" w:lineRule="auto"/>
      </w:pPr>
    </w:p>
    <w:p w14:paraId="250F1D24" w14:textId="1BF67C34" w:rsidR="00E31183" w:rsidRDefault="00E31183">
      <w:pPr>
        <w:widowControl/>
        <w:autoSpaceDE/>
        <w:autoSpaceDN/>
        <w:adjustRightInd/>
        <w:spacing w:before="0" w:after="0" w:line="240" w:lineRule="auto"/>
      </w:pPr>
    </w:p>
    <w:p w14:paraId="468F9EF5" w14:textId="77777777" w:rsidR="00E31183" w:rsidRDefault="00E31183">
      <w:pPr>
        <w:widowControl/>
        <w:autoSpaceDE/>
        <w:autoSpaceDN/>
        <w:adjustRightInd/>
        <w:spacing w:before="0" w:after="0" w:line="240" w:lineRule="auto"/>
      </w:pPr>
    </w:p>
    <w:p w14:paraId="5D5A045F" w14:textId="3098F9C4" w:rsidR="00E31183" w:rsidRDefault="00E31183">
      <w:pPr>
        <w:widowControl/>
        <w:autoSpaceDE/>
        <w:autoSpaceDN/>
        <w:adjustRightInd/>
        <w:spacing w:before="0" w:after="0" w:line="240" w:lineRule="auto"/>
      </w:pPr>
    </w:p>
    <w:p w14:paraId="77B297B6" w14:textId="77777777" w:rsidR="00E31183" w:rsidRDefault="00E31183">
      <w:pPr>
        <w:widowControl/>
        <w:autoSpaceDE/>
        <w:autoSpaceDN/>
        <w:adjustRightInd/>
        <w:spacing w:before="0" w:after="0" w:line="240" w:lineRule="auto"/>
      </w:pPr>
    </w:p>
    <w:p w14:paraId="1EA9EAA8" w14:textId="66884952" w:rsidR="00E31183" w:rsidRDefault="00E31183" w:rsidP="00E31183"/>
    <w:tbl>
      <w:tblPr>
        <w:tblStyle w:val="SubSectionIndicatorHeaderMANDATORY1"/>
        <w:tblpPr w:leftFromText="180" w:rightFromText="180" w:vertAnchor="page" w:horzAnchor="margin" w:tblpX="-289" w:tblpY="2518"/>
        <w:tblW w:w="9433" w:type="dxa"/>
        <w:tblInd w:w="0" w:type="dxa"/>
        <w:tblLook w:val="06A0" w:firstRow="1" w:lastRow="0" w:firstColumn="1" w:lastColumn="0" w:noHBand="1" w:noVBand="1"/>
      </w:tblPr>
      <w:tblGrid>
        <w:gridCol w:w="1129"/>
        <w:gridCol w:w="8304"/>
      </w:tblGrid>
      <w:tr w:rsidR="00BF739E" w:rsidRPr="00946B8A" w14:paraId="4D832053" w14:textId="77777777" w:rsidTr="0059097F">
        <w:trPr>
          <w:cnfStyle w:val="100000000000" w:firstRow="1" w:lastRow="0" w:firstColumn="0" w:lastColumn="0" w:oddVBand="0" w:evenVBand="0" w:oddHBand="0"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2E74B5"/>
              <w:left w:val="single" w:sz="4" w:space="0" w:color="0070C0"/>
              <w:bottom w:val="single" w:sz="4" w:space="0" w:color="BFBFBF" w:themeColor="background1" w:themeShade="BF"/>
              <w:right w:val="single" w:sz="4" w:space="0" w:color="BFBFBF" w:themeColor="background1" w:themeShade="BF"/>
            </w:tcBorders>
            <w:shd w:val="clear" w:color="auto" w:fill="595959" w:themeFill="text1" w:themeFillTint="A6"/>
          </w:tcPr>
          <w:p w14:paraId="03204BE9" w14:textId="77777777" w:rsidR="00BF739E" w:rsidRPr="00B86219" w:rsidRDefault="00BF739E" w:rsidP="00F5657F">
            <w:pPr>
              <w:widowControl/>
              <w:autoSpaceDE/>
              <w:autoSpaceDN/>
              <w:adjustRightInd/>
              <w:spacing w:before="60" w:after="120" w:line="240" w:lineRule="auto"/>
              <w:rPr>
                <w:b/>
                <w:bCs/>
                <w:iCs/>
                <w:sz w:val="18"/>
              </w:rPr>
            </w:pPr>
            <w:r w:rsidRPr="00B86219">
              <w:rPr>
                <w:b/>
                <w:bCs/>
                <w:iCs/>
                <w:sz w:val="18"/>
              </w:rPr>
              <w:lastRenderedPageBreak/>
              <w:t>CM 01</w:t>
            </w:r>
          </w:p>
        </w:tc>
        <w:tc>
          <w:tcPr>
            <w:tcW w:w="8304" w:type="dxa"/>
            <w:tcBorders>
              <w:top w:val="single" w:sz="4" w:space="0" w:color="2E74B5"/>
              <w:left w:val="single" w:sz="4" w:space="0" w:color="BFBFBF" w:themeColor="background1" w:themeShade="BF"/>
              <w:bottom w:val="single" w:sz="4" w:space="0" w:color="BFBFBF" w:themeColor="background1" w:themeShade="BF"/>
              <w:right w:val="single" w:sz="4" w:space="0" w:color="2E74B5"/>
            </w:tcBorders>
            <w:shd w:val="clear" w:color="auto" w:fill="7F7F7F" w:themeFill="text1" w:themeFillTint="80"/>
          </w:tcPr>
          <w:p w14:paraId="090CDCE6" w14:textId="77777777" w:rsidR="00BF739E" w:rsidRPr="00B86219" w:rsidRDefault="00BF739E" w:rsidP="00F5657F">
            <w:pPr>
              <w:widowControl/>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bCs/>
                <w:iCs/>
                <w:sz w:val="18"/>
              </w:rPr>
            </w:pPr>
            <w:r w:rsidRPr="00B86219">
              <w:rPr>
                <w:b/>
                <w:bCs/>
                <w:iCs/>
                <w:sz w:val="18"/>
              </w:rPr>
              <w:t>EXPLANATORY NOTES</w:t>
            </w:r>
          </w:p>
        </w:tc>
      </w:tr>
      <w:tr w:rsidR="00BF739E" w:rsidRPr="00946B8A" w14:paraId="466C1D18" w14:textId="77777777" w:rsidTr="000E0C02">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BFBFBF" w:themeColor="background1" w:themeShade="BF"/>
              <w:left w:val="single" w:sz="4" w:space="0" w:color="0070C0"/>
              <w:bottom w:val="single" w:sz="4" w:space="0" w:color="BFBFBF" w:themeColor="background1" w:themeShade="BF"/>
              <w:right w:val="single" w:sz="4" w:space="0" w:color="BFBFBF" w:themeColor="background1" w:themeShade="BF"/>
            </w:tcBorders>
            <w:shd w:val="clear" w:color="auto" w:fill="D9D9D9"/>
          </w:tcPr>
          <w:p w14:paraId="3A7BE689" w14:textId="77777777" w:rsidR="00BF739E" w:rsidRPr="00946B8A" w:rsidRDefault="00BF739E" w:rsidP="00F5657F">
            <w:pPr>
              <w:widowControl/>
              <w:autoSpaceDE/>
              <w:autoSpaceDN/>
              <w:adjustRightInd/>
              <w:spacing w:after="120" w:line="240" w:lineRule="auto"/>
              <w:rPr>
                <w:b/>
                <w:color w:val="0050A6"/>
                <w:szCs w:val="18"/>
              </w:rPr>
            </w:pPr>
            <w:r w:rsidRPr="00946B8A">
              <w:rPr>
                <w:b/>
                <w:color w:val="595959"/>
                <w:szCs w:val="18"/>
              </w:rPr>
              <w:t xml:space="preserve">CM </w:t>
            </w:r>
            <w:r>
              <w:rPr>
                <w:b/>
                <w:color w:val="595959"/>
                <w:szCs w:val="18"/>
              </w:rPr>
              <w:t>01</w:t>
            </w:r>
            <w:r w:rsidRPr="00946B8A">
              <w:rPr>
                <w:b/>
                <w:color w:val="595959"/>
                <w:szCs w:val="18"/>
              </w:rPr>
              <w:t>.1</w:t>
            </w:r>
          </w:p>
        </w:tc>
        <w:tc>
          <w:tcPr>
            <w:tcW w:w="8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E47F0E2" w14:textId="77777777" w:rsidR="00BF739E" w:rsidRPr="00946B8A"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946B8A">
              <w:rPr>
                <w:bCs/>
                <w:color w:val="595959"/>
              </w:rPr>
              <w:t xml:space="preserve">Please select respective answer option if respective party reviewed, validated and/or assured your reported information. This is specific to information reported to the PRI and therefore used in PRI Transparency Reports for </w:t>
            </w:r>
            <w:r w:rsidRPr="00946B8A">
              <w:rPr>
                <w:b/>
                <w:bCs/>
                <w:color w:val="595959"/>
                <w:u w:val="single"/>
              </w:rPr>
              <w:t>this reporting year</w:t>
            </w:r>
            <w:r w:rsidRPr="00946B8A">
              <w:rPr>
                <w:bCs/>
                <w:color w:val="595959"/>
              </w:rPr>
              <w:t>.</w:t>
            </w:r>
          </w:p>
          <w:p w14:paraId="68F0E325" w14:textId="77777777" w:rsidR="00BF739E" w:rsidRPr="00C16E15"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946B8A">
              <w:rPr>
                <w:bCs/>
                <w:color w:val="595959"/>
              </w:rPr>
              <w:t>Please select ‘</w:t>
            </w:r>
            <w:r w:rsidRPr="00946B8A">
              <w:rPr>
                <w:color w:val="595959"/>
              </w:rPr>
              <w:t xml:space="preserve">Independent assurance by a third party over data points from other sources that have subsequently been used in your PRI responses this year.’ if you have taken assured data from other sources (for example a CSR report or Integrated Report) and included these data points in your PRI response this </w:t>
            </w:r>
            <w:r w:rsidRPr="00C16E15">
              <w:rPr>
                <w:bCs/>
                <w:color w:val="595959"/>
              </w:rPr>
              <w:t>year.</w:t>
            </w:r>
          </w:p>
          <w:p w14:paraId="7C46E27F" w14:textId="0F6D3AD5" w:rsidR="00BF739E" w:rsidRPr="00946B8A" w:rsidRDefault="00BF739E" w:rsidP="00C16E15">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0050A6"/>
              </w:rPr>
            </w:pPr>
            <w:r w:rsidRPr="00946B8A">
              <w:rPr>
                <w:bCs/>
                <w:color w:val="595959"/>
              </w:rPr>
              <w:t>For more information on the types of assurance options reported by PRI signatories and how these options relate to reported data within PRI Transparency Reports, please see</w:t>
            </w:r>
            <w:r w:rsidR="00C16E15">
              <w:rPr>
                <w:bCs/>
                <w:color w:val="595959"/>
              </w:rPr>
              <w:t xml:space="preserve"> PRIs</w:t>
            </w:r>
            <w:r w:rsidRPr="00946B8A">
              <w:rPr>
                <w:bCs/>
                <w:color w:val="595959"/>
              </w:rPr>
              <w:t xml:space="preserve"> </w:t>
            </w:r>
            <w:r w:rsidR="00C16E15" w:rsidRPr="00AF1B04">
              <w:rPr>
                <w:bCs/>
                <w:color w:val="595959"/>
              </w:rPr>
              <w:t>position paper on </w:t>
            </w:r>
            <w:hyperlink r:id="rId28" w:history="1">
              <w:r w:rsidR="00C16E15" w:rsidRPr="00AF1B04">
                <w:rPr>
                  <w:rStyle w:val="Hyperlink"/>
                  <w:rFonts w:cs="Arial"/>
                  <w:bCs/>
                </w:rPr>
                <w:t>PRI signatories and assurance</w:t>
              </w:r>
            </w:hyperlink>
            <w:r w:rsidRPr="00946B8A">
              <w:rPr>
                <w:bCs/>
                <w:color w:val="595959"/>
              </w:rPr>
              <w:t xml:space="preserve"> </w:t>
            </w:r>
          </w:p>
        </w:tc>
      </w:tr>
      <w:tr w:rsidR="00BF739E" w:rsidRPr="00946B8A" w14:paraId="1A3B5B00" w14:textId="77777777" w:rsidTr="000E0C02">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D9D9D9"/>
          </w:tcPr>
          <w:p w14:paraId="3CA4FE68" w14:textId="77777777" w:rsidR="00BF739E" w:rsidRPr="00B86219" w:rsidRDefault="00BF739E" w:rsidP="00F5657F">
            <w:pPr>
              <w:widowControl/>
              <w:autoSpaceDE/>
              <w:autoSpaceDN/>
              <w:adjustRightInd/>
              <w:spacing w:after="120" w:line="240" w:lineRule="auto"/>
              <w:rPr>
                <w:b/>
                <w:color w:val="595959"/>
                <w:szCs w:val="18"/>
              </w:rPr>
            </w:pPr>
            <w:r w:rsidRPr="00B86219">
              <w:rPr>
                <w:b/>
                <w:color w:val="595959"/>
                <w:szCs w:val="18"/>
              </w:rPr>
              <w:t>CM 01.2</w:t>
            </w:r>
          </w:p>
        </w:tc>
        <w:tc>
          <w:tcPr>
            <w:tcW w:w="8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20C0A9B5" w14:textId="77777777" w:rsidR="00BF739E" w:rsidRPr="00946B8A"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946B8A">
              <w:rPr>
                <w:bCs/>
                <w:color w:val="595959"/>
              </w:rPr>
              <w:t>Please select respective answer option if you plan to undertake independent assurance by a third party which is specific to this year’s PRI Transparency Report.</w:t>
            </w:r>
          </w:p>
        </w:tc>
      </w:tr>
      <w:tr w:rsidR="00BF739E" w:rsidRPr="00946B8A" w14:paraId="3435CAE9" w14:textId="77777777" w:rsidTr="000E0C02">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D9D9D9"/>
          </w:tcPr>
          <w:p w14:paraId="721EC518" w14:textId="77777777" w:rsidR="00BF739E" w:rsidRPr="00B86219" w:rsidRDefault="00BF739E" w:rsidP="00F5657F">
            <w:pPr>
              <w:widowControl/>
              <w:autoSpaceDE/>
              <w:autoSpaceDN/>
              <w:adjustRightInd/>
              <w:spacing w:after="120" w:line="240" w:lineRule="auto"/>
              <w:rPr>
                <w:b/>
                <w:color w:val="595959"/>
                <w:szCs w:val="18"/>
              </w:rPr>
            </w:pPr>
            <w:r w:rsidRPr="00B86219">
              <w:rPr>
                <w:b/>
                <w:color w:val="595959"/>
                <w:szCs w:val="18"/>
              </w:rPr>
              <w:t>CM 01.3</w:t>
            </w:r>
          </w:p>
        </w:tc>
        <w:tc>
          <w:tcPr>
            <w:tcW w:w="8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217C2F78" w14:textId="77777777" w:rsidR="00BF739E" w:rsidRPr="00946B8A"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946B8A">
              <w:rPr>
                <w:bCs/>
                <w:color w:val="595959"/>
              </w:rPr>
              <w:t>Please select respective answer option if you undertook independent assurance by a third party which was specific to last year’s PRI Transparency Report.</w:t>
            </w:r>
          </w:p>
        </w:tc>
      </w:tr>
      <w:tr w:rsidR="00BF739E" w:rsidRPr="00946B8A" w14:paraId="070A6E60" w14:textId="77777777" w:rsidTr="000E0C02">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D9D9D9"/>
          </w:tcPr>
          <w:p w14:paraId="0EB62EF4" w14:textId="77777777" w:rsidR="00BF739E" w:rsidRPr="00B86219" w:rsidRDefault="00BF739E" w:rsidP="00F5657F">
            <w:pPr>
              <w:widowControl/>
              <w:autoSpaceDE/>
              <w:autoSpaceDN/>
              <w:adjustRightInd/>
              <w:spacing w:after="120" w:line="240" w:lineRule="auto"/>
              <w:rPr>
                <w:b/>
                <w:color w:val="595959"/>
                <w:szCs w:val="18"/>
              </w:rPr>
            </w:pPr>
            <w:r w:rsidRPr="00B86219">
              <w:rPr>
                <w:b/>
                <w:color w:val="595959"/>
                <w:szCs w:val="18"/>
              </w:rPr>
              <w:t>CM 01.4</w:t>
            </w:r>
          </w:p>
        </w:tc>
        <w:tc>
          <w:tcPr>
            <w:tcW w:w="8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7E34061A" w14:textId="77777777" w:rsidR="00BF739E" w:rsidRPr="00946B8A"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946B8A">
              <w:rPr>
                <w:bCs/>
                <w:color w:val="595959"/>
              </w:rPr>
              <w:t>Please select respective answer option if you undertake confidence building measures that are unspecific to the data reported to the PRI this year but are nonetheless useful for building stakeholder confidence in your RI activities.</w:t>
            </w:r>
          </w:p>
          <w:p w14:paraId="2CDB0DE1" w14:textId="77777777" w:rsidR="00BF739E" w:rsidRPr="00946B8A"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946B8A">
              <w:rPr>
                <w:bCs/>
                <w:color w:val="595959"/>
              </w:rPr>
              <w:t>For example, if your organisation adheres to a fund certification or labelling scheme, this would have no relevance to assurance and verification of the responses you have provided to the PRI (unless this has been reported to the PRI). However, it does build stakeholder confidence in your RI activities more generally.</w:t>
            </w:r>
          </w:p>
          <w:p w14:paraId="6AB04315" w14:textId="77777777" w:rsidR="00BF739E" w:rsidRPr="00946B8A"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946B8A">
              <w:rPr>
                <w:bCs/>
                <w:color w:val="595959"/>
              </w:rPr>
              <w:t xml:space="preserve">Similarly, if your organisation has had a </w:t>
            </w:r>
            <w:r w:rsidRPr="00946B8A">
              <w:rPr>
                <w:b/>
                <w:bCs/>
                <w:color w:val="595959"/>
                <w:u w:val="single"/>
              </w:rPr>
              <w:t>whole public report</w:t>
            </w:r>
            <w:r w:rsidRPr="00946B8A">
              <w:rPr>
                <w:bCs/>
                <w:color w:val="595959"/>
              </w:rPr>
              <w:t xml:space="preserve"> assured such as a CSR or Integrated Report and you have included extracts of this report in your PRI Transparency Report - this would seek to build confidence in your RI activities but would not specifically relate to the data within the PRI Transparency Report as it would be unclear which aspects of the public report have been assured.</w:t>
            </w:r>
          </w:p>
        </w:tc>
      </w:tr>
      <w:tr w:rsidR="00BF739E" w:rsidRPr="00946B8A" w14:paraId="0DEE9CA1" w14:textId="77777777" w:rsidTr="000E0C02">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D9D9D9"/>
          </w:tcPr>
          <w:p w14:paraId="36390203" w14:textId="77777777" w:rsidR="00BF739E" w:rsidRPr="00B86219" w:rsidRDefault="00BF739E" w:rsidP="00F5657F">
            <w:pPr>
              <w:widowControl/>
              <w:autoSpaceDE/>
              <w:autoSpaceDN/>
              <w:adjustRightInd/>
              <w:spacing w:after="120" w:line="240" w:lineRule="auto"/>
              <w:rPr>
                <w:b/>
                <w:color w:val="595959"/>
                <w:szCs w:val="18"/>
              </w:rPr>
            </w:pPr>
            <w:r w:rsidRPr="00B86219">
              <w:rPr>
                <w:b/>
                <w:color w:val="595959"/>
                <w:szCs w:val="18"/>
              </w:rPr>
              <w:t>CM 01.18</w:t>
            </w:r>
          </w:p>
        </w:tc>
        <w:tc>
          <w:tcPr>
            <w:tcW w:w="8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440EFC37" w14:textId="77777777" w:rsidR="00BF739E" w:rsidRPr="00946B8A"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rPr>
            </w:pPr>
            <w:r w:rsidRPr="00946B8A">
              <w:rPr>
                <w:color w:val="595959"/>
              </w:rPr>
              <w:t>This could include a discussion of the scope; your reasons for choosing the particular assurance/verification measure; feedback you have had from stakeholders on your assurance/verification activities; the benefits of undertaking these activities to your organisation; key findings and recommendations following the assurance/verification activity and how your organisation has implemented or plan to implement these recommendations.</w:t>
            </w:r>
          </w:p>
        </w:tc>
      </w:tr>
      <w:tr w:rsidR="00BF739E" w:rsidRPr="00946B8A" w14:paraId="6E6B8140" w14:textId="77777777" w:rsidTr="00883C34">
        <w:tc>
          <w:tcPr>
            <w:cnfStyle w:val="001000000000" w:firstRow="0" w:lastRow="0" w:firstColumn="1" w:lastColumn="0" w:oddVBand="0" w:evenVBand="0" w:oddHBand="0" w:evenHBand="0" w:firstRowFirstColumn="0" w:firstRowLastColumn="0" w:lastRowFirstColumn="0" w:lastRowLastColumn="0"/>
            <w:tcW w:w="9433" w:type="dxa"/>
            <w:gridSpan w:val="2"/>
            <w:tcBorders>
              <w:top w:val="single" w:sz="4" w:space="0" w:color="BFBFBF" w:themeColor="background1" w:themeShade="BF"/>
              <w:left w:val="single" w:sz="4" w:space="0" w:color="2E74B5"/>
              <w:bottom w:val="single" w:sz="4" w:space="0" w:color="BFBFBF" w:themeColor="background1" w:themeShade="BF"/>
              <w:right w:val="single" w:sz="4" w:space="0" w:color="2E74B5"/>
            </w:tcBorders>
            <w:shd w:val="clear" w:color="auto" w:fill="D9D9D9"/>
          </w:tcPr>
          <w:p w14:paraId="15FB8D61" w14:textId="77777777" w:rsidR="00BF739E" w:rsidRPr="00946B8A" w:rsidRDefault="00BF739E" w:rsidP="00F5657F">
            <w:pPr>
              <w:widowControl/>
              <w:autoSpaceDE/>
              <w:autoSpaceDN/>
              <w:adjustRightInd/>
              <w:spacing w:after="120" w:line="240" w:lineRule="auto"/>
              <w:rPr>
                <w:bCs/>
                <w:i/>
                <w:iCs/>
                <w:color w:val="595959"/>
                <w:szCs w:val="18"/>
              </w:rPr>
            </w:pPr>
            <w:r w:rsidRPr="00946B8A">
              <w:rPr>
                <w:b/>
                <w:color w:val="595959"/>
                <w:szCs w:val="18"/>
              </w:rPr>
              <w:t>LOGIC</w:t>
            </w:r>
          </w:p>
        </w:tc>
      </w:tr>
      <w:tr w:rsidR="00BF739E" w:rsidRPr="00946B8A" w14:paraId="7B2F6B2E" w14:textId="77777777" w:rsidTr="000E0C02">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BFBFBF" w:themeColor="background1" w:themeShade="BF"/>
              <w:left w:val="single" w:sz="4" w:space="0" w:color="2E74B5"/>
              <w:bottom w:val="single" w:sz="4" w:space="0" w:color="BFBFBF" w:themeColor="background1" w:themeShade="BF"/>
              <w:right w:val="single" w:sz="4" w:space="0" w:color="BFBFBF" w:themeColor="background1" w:themeShade="BF"/>
            </w:tcBorders>
            <w:shd w:val="clear" w:color="auto" w:fill="D9D9D9"/>
          </w:tcPr>
          <w:p w14:paraId="2D4A6B3D" w14:textId="77777777" w:rsidR="00BF739E" w:rsidRPr="00946B8A" w:rsidRDefault="00BF739E" w:rsidP="00F5657F">
            <w:pPr>
              <w:widowControl/>
              <w:autoSpaceDE/>
              <w:autoSpaceDN/>
              <w:adjustRightInd/>
              <w:spacing w:after="120" w:line="240" w:lineRule="auto"/>
              <w:rPr>
                <w:b/>
                <w:color w:val="595959"/>
                <w:szCs w:val="18"/>
              </w:rPr>
            </w:pPr>
            <w:r w:rsidRPr="00946B8A">
              <w:rPr>
                <w:b/>
                <w:color w:val="595959"/>
                <w:szCs w:val="18"/>
              </w:rPr>
              <w:t xml:space="preserve">CM </w:t>
            </w:r>
            <w:r>
              <w:rPr>
                <w:b/>
                <w:color w:val="595959"/>
                <w:szCs w:val="18"/>
              </w:rPr>
              <w:t>01</w:t>
            </w:r>
          </w:p>
        </w:tc>
        <w:tc>
          <w:tcPr>
            <w:tcW w:w="8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2E74B5"/>
            </w:tcBorders>
            <w:shd w:val="clear" w:color="auto" w:fill="auto"/>
          </w:tcPr>
          <w:p w14:paraId="1B00C7B9" w14:textId="77777777" w:rsidR="00BF739E" w:rsidRPr="00B86219"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B86219">
              <w:rPr>
                <w:bCs/>
                <w:color w:val="595959"/>
              </w:rPr>
              <w:t>[</w:t>
            </w:r>
            <w:r w:rsidRPr="00B86219">
              <w:rPr>
                <w:color w:val="595959"/>
              </w:rPr>
              <w:t>01.5</w:t>
            </w:r>
            <w:r w:rsidRPr="00B86219">
              <w:rPr>
                <w:bCs/>
                <w:color w:val="595959"/>
              </w:rPr>
              <w:t>] will be applicable if ‘</w:t>
            </w:r>
            <w:r w:rsidRPr="00B86219">
              <w:rPr>
                <w:color w:val="595959"/>
              </w:rPr>
              <w:t>Independent assurance by a third party over selected responses from this year’s PRI Transparency Report</w:t>
            </w:r>
            <w:r w:rsidRPr="00B86219">
              <w:rPr>
                <w:bCs/>
                <w:color w:val="595959"/>
              </w:rPr>
              <w:t>’ is reported in [01.1]</w:t>
            </w:r>
          </w:p>
          <w:p w14:paraId="07FABF67" w14:textId="77777777" w:rsidR="00BF739E" w:rsidRPr="00B86219"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B86219">
              <w:rPr>
                <w:bCs/>
                <w:color w:val="595959"/>
              </w:rPr>
              <w:t>[</w:t>
            </w:r>
            <w:r w:rsidRPr="00B86219">
              <w:rPr>
                <w:color w:val="595959"/>
              </w:rPr>
              <w:t>01.6</w:t>
            </w:r>
            <w:r w:rsidRPr="00B86219">
              <w:rPr>
                <w:bCs/>
                <w:color w:val="595959"/>
              </w:rPr>
              <w:t>] will be applicable if ‘</w:t>
            </w:r>
            <w:r w:rsidRPr="00B86219">
              <w:rPr>
                <w:color w:val="595959"/>
              </w:rPr>
              <w:t>Independent assurance by a third party over data points from other sources that have subsequently been used in your PRI responses this year.’</w:t>
            </w:r>
            <w:r w:rsidRPr="00B86219">
              <w:rPr>
                <w:bCs/>
                <w:color w:val="595959"/>
              </w:rPr>
              <w:t xml:space="preserve"> is reported in [01.1]</w:t>
            </w:r>
          </w:p>
          <w:p w14:paraId="398D98ED" w14:textId="77777777" w:rsidR="00BF739E" w:rsidRPr="00B86219"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B86219">
              <w:rPr>
                <w:bCs/>
                <w:color w:val="595959"/>
              </w:rPr>
              <w:t>[</w:t>
            </w:r>
            <w:r w:rsidRPr="00B86219">
              <w:rPr>
                <w:color w:val="595959"/>
              </w:rPr>
              <w:t>01.7</w:t>
            </w:r>
            <w:r w:rsidRPr="00B86219">
              <w:rPr>
                <w:bCs/>
                <w:color w:val="595959"/>
              </w:rPr>
              <w:t xml:space="preserve">] will be applicable if </w:t>
            </w:r>
            <w:r w:rsidRPr="00B86219">
              <w:rPr>
                <w:color w:val="595959"/>
              </w:rPr>
              <w:t>‘Independent process assurance by a third party (specific to assurance of RI processes that have been reported to the PRI this year)’</w:t>
            </w:r>
            <w:r w:rsidRPr="00B86219">
              <w:rPr>
                <w:bCs/>
                <w:color w:val="595959"/>
              </w:rPr>
              <w:t xml:space="preserve"> is reported in [01.1]</w:t>
            </w:r>
          </w:p>
          <w:p w14:paraId="08309305" w14:textId="77777777" w:rsidR="00BF739E" w:rsidRPr="00B86219"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B86219">
              <w:rPr>
                <w:bCs/>
                <w:color w:val="595959"/>
              </w:rPr>
              <w:t>[</w:t>
            </w:r>
            <w:r w:rsidRPr="00B86219">
              <w:rPr>
                <w:color w:val="595959"/>
              </w:rPr>
              <w:t>01.8</w:t>
            </w:r>
            <w:r w:rsidRPr="00B86219">
              <w:rPr>
                <w:bCs/>
                <w:color w:val="595959"/>
              </w:rPr>
              <w:t>] will be applicable if ‘</w:t>
            </w:r>
            <w:r w:rsidRPr="00B86219">
              <w:rPr>
                <w:color w:val="595959"/>
              </w:rPr>
              <w:t>Internal process assurance conducted by internal auditors (specific to assurance of RI processes that have been reported to the PRI this year)’</w:t>
            </w:r>
            <w:r w:rsidRPr="00B86219">
              <w:rPr>
                <w:bCs/>
                <w:color w:val="595959"/>
              </w:rPr>
              <w:t xml:space="preserve"> is reported in [01.1]</w:t>
            </w:r>
          </w:p>
          <w:p w14:paraId="4A84CEE7" w14:textId="77777777" w:rsidR="00BF739E" w:rsidRPr="00B86219"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B86219">
              <w:rPr>
                <w:bCs/>
                <w:color w:val="595959"/>
              </w:rPr>
              <w:t>[</w:t>
            </w:r>
            <w:r w:rsidRPr="00B86219">
              <w:rPr>
                <w:color w:val="595959"/>
              </w:rPr>
              <w:t>01.9</w:t>
            </w:r>
            <w:r w:rsidRPr="00B86219">
              <w:rPr>
                <w:bCs/>
                <w:color w:val="595959"/>
              </w:rPr>
              <w:t>] will be applicable if ‘</w:t>
            </w:r>
            <w:r w:rsidRPr="00B86219">
              <w:rPr>
                <w:color w:val="595959"/>
              </w:rPr>
              <w:t>Whole PRI Transparency Report has been internally verified’</w:t>
            </w:r>
            <w:r w:rsidRPr="00B86219">
              <w:rPr>
                <w:bCs/>
                <w:color w:val="595959"/>
              </w:rPr>
              <w:t xml:space="preserve"> is reported in [01.1]</w:t>
            </w:r>
          </w:p>
          <w:p w14:paraId="64025493" w14:textId="77777777" w:rsidR="00BF739E" w:rsidRPr="00B86219"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B86219">
              <w:rPr>
                <w:bCs/>
                <w:color w:val="595959"/>
              </w:rPr>
              <w:lastRenderedPageBreak/>
              <w:t>[</w:t>
            </w:r>
            <w:r w:rsidRPr="00B86219">
              <w:rPr>
                <w:color w:val="595959"/>
              </w:rPr>
              <w:t>01.10</w:t>
            </w:r>
            <w:r w:rsidRPr="00B86219">
              <w:rPr>
                <w:bCs/>
                <w:color w:val="595959"/>
              </w:rPr>
              <w:t>] will be applicable if ‘</w:t>
            </w:r>
            <w:r w:rsidRPr="00B86219">
              <w:rPr>
                <w:color w:val="595959"/>
              </w:rPr>
              <w:t>Selected data has been internally verified’</w:t>
            </w:r>
            <w:r w:rsidRPr="00B86219">
              <w:rPr>
                <w:bCs/>
                <w:color w:val="595959"/>
              </w:rPr>
              <w:t xml:space="preserve"> is reported in [01.1]</w:t>
            </w:r>
          </w:p>
          <w:p w14:paraId="48737161" w14:textId="77777777" w:rsidR="00BF739E" w:rsidRPr="00B86219"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B86219">
              <w:rPr>
                <w:bCs/>
                <w:color w:val="595959"/>
              </w:rPr>
              <w:t>[</w:t>
            </w:r>
            <w:r w:rsidRPr="00B86219">
              <w:rPr>
                <w:color w:val="595959"/>
              </w:rPr>
              <w:t>01.11</w:t>
            </w:r>
            <w:r w:rsidRPr="00B86219">
              <w:rPr>
                <w:bCs/>
                <w:color w:val="595959"/>
              </w:rPr>
              <w:t>] will be applicable if ‘</w:t>
            </w:r>
            <w:r w:rsidRPr="00B86219">
              <w:rPr>
                <w:color w:val="595959"/>
              </w:rPr>
              <w:t>Whole PRI Transparency Report will be assured’</w:t>
            </w:r>
            <w:r w:rsidRPr="00B86219">
              <w:rPr>
                <w:bCs/>
                <w:color w:val="595959"/>
              </w:rPr>
              <w:t xml:space="preserve"> is reported in [01.2]</w:t>
            </w:r>
          </w:p>
          <w:p w14:paraId="0FD1783F" w14:textId="77777777" w:rsidR="00BF739E" w:rsidRPr="00B86219"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B86219">
              <w:rPr>
                <w:bCs/>
                <w:color w:val="595959"/>
              </w:rPr>
              <w:t>[</w:t>
            </w:r>
            <w:r w:rsidRPr="00B86219">
              <w:rPr>
                <w:color w:val="595959"/>
              </w:rPr>
              <w:t>01.12</w:t>
            </w:r>
            <w:r w:rsidRPr="00B86219">
              <w:rPr>
                <w:bCs/>
                <w:color w:val="595959"/>
              </w:rPr>
              <w:t>] will be applicable if ‘</w:t>
            </w:r>
            <w:r w:rsidRPr="00B86219">
              <w:rPr>
                <w:color w:val="595959"/>
              </w:rPr>
              <w:t>Selected data will be assured’</w:t>
            </w:r>
            <w:r w:rsidRPr="00B86219">
              <w:rPr>
                <w:bCs/>
                <w:color w:val="595959"/>
              </w:rPr>
              <w:t xml:space="preserve"> is reported in [01.2]</w:t>
            </w:r>
          </w:p>
          <w:p w14:paraId="71FED2D7" w14:textId="77777777" w:rsidR="00BF739E" w:rsidRPr="00B86219"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B86219">
              <w:rPr>
                <w:bCs/>
                <w:color w:val="595959"/>
              </w:rPr>
              <w:t>[</w:t>
            </w:r>
            <w:r w:rsidRPr="00B86219">
              <w:rPr>
                <w:color w:val="595959"/>
              </w:rPr>
              <w:t>01.13</w:t>
            </w:r>
            <w:r w:rsidRPr="00B86219">
              <w:rPr>
                <w:bCs/>
                <w:color w:val="595959"/>
              </w:rPr>
              <w:t>] will be applicable if ‘</w:t>
            </w:r>
            <w:r w:rsidRPr="00B86219">
              <w:rPr>
                <w:color w:val="595959"/>
              </w:rPr>
              <w:t>Whole PRI Transparency Report was assured last year’</w:t>
            </w:r>
            <w:r w:rsidRPr="00B86219">
              <w:rPr>
                <w:bCs/>
                <w:color w:val="595959"/>
              </w:rPr>
              <w:t xml:space="preserve"> is reported in [01.3]</w:t>
            </w:r>
          </w:p>
          <w:p w14:paraId="57EB66A8" w14:textId="77777777" w:rsidR="00BF739E" w:rsidRPr="00B86219"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B86219">
              <w:rPr>
                <w:bCs/>
                <w:color w:val="595959"/>
              </w:rPr>
              <w:t>[</w:t>
            </w:r>
            <w:r w:rsidRPr="00B86219">
              <w:rPr>
                <w:color w:val="595959"/>
              </w:rPr>
              <w:t>01.14</w:t>
            </w:r>
            <w:r w:rsidRPr="00B86219">
              <w:rPr>
                <w:bCs/>
                <w:color w:val="595959"/>
              </w:rPr>
              <w:t>] will be applicable if ‘</w:t>
            </w:r>
            <w:r w:rsidRPr="00B86219">
              <w:rPr>
                <w:color w:val="595959"/>
              </w:rPr>
              <w:t>Selected data was assured in last year’s PRI Transparency Report’</w:t>
            </w:r>
            <w:r w:rsidRPr="00B86219">
              <w:rPr>
                <w:bCs/>
                <w:color w:val="595959"/>
              </w:rPr>
              <w:t xml:space="preserve"> is reported in [01.3]</w:t>
            </w:r>
          </w:p>
          <w:p w14:paraId="7CCE323D" w14:textId="77777777" w:rsidR="00BF739E" w:rsidRPr="00B86219"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B86219">
              <w:rPr>
                <w:bCs/>
                <w:color w:val="595959"/>
              </w:rPr>
              <w:t>[</w:t>
            </w:r>
            <w:r w:rsidRPr="00B86219">
              <w:rPr>
                <w:color w:val="595959"/>
              </w:rPr>
              <w:t>01.15</w:t>
            </w:r>
            <w:r w:rsidRPr="00B86219">
              <w:rPr>
                <w:bCs/>
                <w:color w:val="595959"/>
              </w:rPr>
              <w:t>] will be applicable if ‘</w:t>
            </w:r>
            <w:r w:rsidRPr="00B86219">
              <w:rPr>
                <w:color w:val="595959"/>
              </w:rPr>
              <w:t>We adhere to an RI certification or labelling scheme’</w:t>
            </w:r>
            <w:r w:rsidRPr="00B86219">
              <w:rPr>
                <w:bCs/>
                <w:color w:val="595959"/>
              </w:rPr>
              <w:t xml:space="preserve"> is reported in [01.4]</w:t>
            </w:r>
          </w:p>
          <w:p w14:paraId="0D6A4DFE" w14:textId="77777777" w:rsidR="00BF739E" w:rsidRPr="00B86219"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B86219">
              <w:rPr>
                <w:bCs/>
                <w:color w:val="595959"/>
              </w:rPr>
              <w:t>[</w:t>
            </w:r>
            <w:r w:rsidRPr="00B86219">
              <w:rPr>
                <w:color w:val="595959"/>
              </w:rPr>
              <w:t>01.16</w:t>
            </w:r>
            <w:r w:rsidRPr="00B86219">
              <w:rPr>
                <w:bCs/>
                <w:color w:val="595959"/>
              </w:rPr>
              <w:t>] will be applicable if ‘</w:t>
            </w:r>
            <w:r w:rsidRPr="00B86219">
              <w:rPr>
                <w:color w:val="595959"/>
              </w:rPr>
              <w:t>We carry out independent/third party assurance over a whole public report (such as a sustainability report) e01tracts of which are included in this year’s PRI Transparency Report’</w:t>
            </w:r>
            <w:r w:rsidRPr="00B86219">
              <w:rPr>
                <w:bCs/>
                <w:color w:val="595959"/>
              </w:rPr>
              <w:t xml:space="preserve"> is reported in [01.4]</w:t>
            </w:r>
          </w:p>
          <w:p w14:paraId="423EB841" w14:textId="77777777" w:rsidR="00BF739E" w:rsidRPr="00B86219"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rPr>
            </w:pPr>
            <w:r w:rsidRPr="00B86219">
              <w:rPr>
                <w:bCs/>
                <w:color w:val="595959"/>
              </w:rPr>
              <w:t>[</w:t>
            </w:r>
            <w:r w:rsidRPr="00B86219">
              <w:rPr>
                <w:color w:val="595959"/>
              </w:rPr>
              <w:t>01.17</w:t>
            </w:r>
            <w:r w:rsidRPr="00B86219">
              <w:rPr>
                <w:bCs/>
                <w:color w:val="595959"/>
              </w:rPr>
              <w:t>] will be applicable if ‘</w:t>
            </w:r>
            <w:r w:rsidRPr="00B86219">
              <w:rPr>
                <w:color w:val="595959"/>
              </w:rPr>
              <w:t>E01ternal/third party ESG audit of holdings’</w:t>
            </w:r>
            <w:r w:rsidRPr="00B86219">
              <w:rPr>
                <w:bCs/>
                <w:color w:val="595959"/>
              </w:rPr>
              <w:t xml:space="preserve"> is reported in [01.4]</w:t>
            </w:r>
          </w:p>
        </w:tc>
      </w:tr>
      <w:tr w:rsidR="00BF739E" w:rsidRPr="00946B8A" w14:paraId="713A1F42" w14:textId="77777777" w:rsidTr="000E0C02">
        <w:trPr>
          <w:trHeight w:val="283"/>
        </w:trPr>
        <w:tc>
          <w:tcPr>
            <w:cnfStyle w:val="001000000000" w:firstRow="0" w:lastRow="0" w:firstColumn="1" w:lastColumn="0" w:oddVBand="0" w:evenVBand="0" w:oddHBand="0" w:evenHBand="0" w:firstRowFirstColumn="0" w:firstRowLastColumn="0" w:lastRowFirstColumn="0" w:lastRowLastColumn="0"/>
            <w:tcW w:w="9433" w:type="dxa"/>
            <w:gridSpan w:val="2"/>
            <w:tcBorders>
              <w:top w:val="single" w:sz="4" w:space="0" w:color="BFBFBF" w:themeColor="background1" w:themeShade="BF"/>
              <w:left w:val="single" w:sz="4" w:space="0" w:color="2E74B5"/>
              <w:bottom w:val="single" w:sz="4" w:space="0" w:color="BFBFBF" w:themeColor="background1" w:themeShade="BF"/>
              <w:right w:val="single" w:sz="4" w:space="0" w:color="2E74B5"/>
            </w:tcBorders>
            <w:shd w:val="clear" w:color="auto" w:fill="D9D9D9"/>
          </w:tcPr>
          <w:p w14:paraId="652FAE2F" w14:textId="77777777" w:rsidR="00BF739E" w:rsidRPr="00946B8A" w:rsidRDefault="00BF739E" w:rsidP="00F5657F">
            <w:pPr>
              <w:widowControl/>
              <w:autoSpaceDE/>
              <w:autoSpaceDN/>
              <w:adjustRightInd/>
              <w:spacing w:after="120" w:line="240" w:lineRule="auto"/>
              <w:rPr>
                <w:b/>
                <w:color w:val="595959"/>
                <w:szCs w:val="18"/>
              </w:rPr>
            </w:pPr>
            <w:r w:rsidRPr="00946B8A">
              <w:rPr>
                <w:b/>
                <w:color w:val="595959"/>
                <w:szCs w:val="18"/>
              </w:rPr>
              <w:lastRenderedPageBreak/>
              <w:t>EXAMPLE</w:t>
            </w:r>
          </w:p>
        </w:tc>
      </w:tr>
      <w:tr w:rsidR="00BF739E" w:rsidRPr="00946B8A" w14:paraId="4F19F38D" w14:textId="77777777" w:rsidTr="00883C34">
        <w:trPr>
          <w:trHeight w:val="283"/>
        </w:trPr>
        <w:tc>
          <w:tcPr>
            <w:cnfStyle w:val="001000000000" w:firstRow="0" w:lastRow="0" w:firstColumn="1" w:lastColumn="0" w:oddVBand="0" w:evenVBand="0" w:oddHBand="0" w:evenHBand="0" w:firstRowFirstColumn="0" w:firstRowLastColumn="0" w:lastRowFirstColumn="0" w:lastRowLastColumn="0"/>
            <w:tcW w:w="9433" w:type="dxa"/>
            <w:gridSpan w:val="2"/>
            <w:tcBorders>
              <w:top w:val="single" w:sz="4" w:space="0" w:color="BFBFBF" w:themeColor="background1" w:themeShade="BF"/>
              <w:left w:val="single" w:sz="4" w:space="0" w:color="2E74B5"/>
              <w:bottom w:val="single" w:sz="4" w:space="0" w:color="2E74B5"/>
              <w:right w:val="single" w:sz="4" w:space="0" w:color="2E74B5"/>
            </w:tcBorders>
            <w:shd w:val="clear" w:color="auto" w:fill="auto"/>
          </w:tcPr>
          <w:p w14:paraId="5DCE0D2D" w14:textId="77777777" w:rsidR="00BF739E" w:rsidRPr="00946B8A" w:rsidRDefault="00BF739E" w:rsidP="00F5657F">
            <w:pPr>
              <w:widowControl/>
              <w:autoSpaceDE/>
              <w:autoSpaceDN/>
              <w:adjustRightInd/>
              <w:spacing w:after="120" w:line="240" w:lineRule="auto"/>
              <w:rPr>
                <w:color w:val="595959"/>
                <w:szCs w:val="18"/>
              </w:rPr>
            </w:pPr>
            <w:r w:rsidRPr="00946B8A">
              <w:rPr>
                <w:color w:val="595959"/>
                <w:szCs w:val="18"/>
              </w:rPr>
              <w:t>Selected data on staff training was assured as part of a CSR report. This data point from the CSR report has been included in the response to the PRI Reporting Framework.</w:t>
            </w:r>
          </w:p>
          <w:p w14:paraId="44DC6E42" w14:textId="77777777" w:rsidR="00BF739E" w:rsidRPr="00946B8A" w:rsidRDefault="00BF739E" w:rsidP="00F5657F">
            <w:pPr>
              <w:widowControl/>
              <w:autoSpaceDE/>
              <w:autoSpaceDN/>
              <w:adjustRightInd/>
              <w:spacing w:after="120" w:line="240" w:lineRule="auto"/>
              <w:rPr>
                <w:color w:val="595959"/>
                <w:szCs w:val="18"/>
              </w:rPr>
            </w:pPr>
            <w:r w:rsidRPr="00946B8A">
              <w:rPr>
                <w:color w:val="595959"/>
                <w:szCs w:val="18"/>
              </w:rPr>
              <w:t>Internal process assurance was undertaken in January 2016 on the processes in place for identifying and prioritising engagement activities.</w:t>
            </w:r>
          </w:p>
          <w:p w14:paraId="577EBDEE" w14:textId="77777777" w:rsidR="00BF739E" w:rsidRPr="00946B8A" w:rsidRDefault="00BF739E" w:rsidP="00F5657F">
            <w:pPr>
              <w:widowControl/>
              <w:autoSpaceDE/>
              <w:autoSpaceDN/>
              <w:adjustRightInd/>
              <w:spacing w:after="120" w:line="240" w:lineRule="auto"/>
              <w:rPr>
                <w:b/>
                <w:color w:val="595959"/>
                <w:szCs w:val="18"/>
              </w:rPr>
            </w:pPr>
            <w:r w:rsidRPr="00946B8A">
              <w:rPr>
                <w:b/>
                <w:color w:val="595959"/>
                <w:szCs w:val="18"/>
              </w:rPr>
              <w:t xml:space="preserve">Selections in CM </w:t>
            </w:r>
            <w:r>
              <w:rPr>
                <w:b/>
                <w:color w:val="595959"/>
                <w:szCs w:val="18"/>
              </w:rPr>
              <w:t>01</w:t>
            </w:r>
            <w:r w:rsidRPr="00946B8A">
              <w:rPr>
                <w:b/>
                <w:color w:val="595959"/>
                <w:szCs w:val="18"/>
              </w:rPr>
              <w:t>.1</w:t>
            </w:r>
          </w:p>
          <w:p w14:paraId="34493924" w14:textId="77777777" w:rsidR="00BF739E" w:rsidRPr="00946B8A" w:rsidRDefault="00BF739E" w:rsidP="00F5657F">
            <w:pPr>
              <w:widowControl/>
              <w:autoSpaceDE/>
              <w:autoSpaceDN/>
              <w:adjustRightInd/>
              <w:spacing w:before="80" w:after="120" w:line="240" w:lineRule="auto"/>
              <w:ind w:left="397"/>
              <w:rPr>
                <w:color w:val="595959"/>
              </w:rPr>
            </w:pPr>
            <w:r w:rsidRPr="00946B8A">
              <w:rPr>
                <w:color w:val="595959"/>
              </w:rPr>
              <w:sym w:font="Wingdings" w:char="F071"/>
            </w:r>
            <w:r w:rsidRPr="00946B8A">
              <w:rPr>
                <w:color w:val="595959"/>
              </w:rPr>
              <w:t xml:space="preserve"> Independent assurance by a third party over data points from other sources that have subsequently been used in your PRI responses this year</w:t>
            </w:r>
          </w:p>
          <w:p w14:paraId="7821E035" w14:textId="77777777" w:rsidR="00BF739E" w:rsidRPr="00946B8A" w:rsidRDefault="00BF739E" w:rsidP="00F5657F">
            <w:pPr>
              <w:widowControl/>
              <w:autoSpaceDE/>
              <w:autoSpaceDN/>
              <w:adjustRightInd/>
              <w:spacing w:before="80" w:after="120" w:line="240" w:lineRule="auto"/>
              <w:ind w:left="397" w:hanging="227"/>
              <w:rPr>
                <w:color w:val="595959"/>
              </w:rPr>
            </w:pPr>
            <w:r>
              <w:rPr>
                <w:color w:val="595959"/>
              </w:rPr>
              <w:t xml:space="preserve">     </w:t>
            </w:r>
            <w:r w:rsidRPr="00946B8A">
              <w:rPr>
                <w:color w:val="595959"/>
              </w:rPr>
              <w:sym w:font="Wingdings" w:char="F071"/>
            </w:r>
            <w:r w:rsidRPr="00946B8A">
              <w:rPr>
                <w:color w:val="595959"/>
              </w:rPr>
              <w:t xml:space="preserve"> Internal process assurance conducted by internal auditors (specific to assurance of RI processes that have been reported to the PRI this year)</w:t>
            </w:r>
          </w:p>
          <w:p w14:paraId="46A3520E" w14:textId="77777777" w:rsidR="00BF739E" w:rsidRPr="00946B8A" w:rsidRDefault="00BF739E" w:rsidP="00F5657F">
            <w:pPr>
              <w:widowControl/>
              <w:autoSpaceDE/>
              <w:autoSpaceDN/>
              <w:adjustRightInd/>
              <w:spacing w:before="80" w:after="120" w:line="240" w:lineRule="auto"/>
              <w:ind w:left="397" w:hanging="227"/>
              <w:rPr>
                <w:b/>
                <w:color w:val="595959"/>
              </w:rPr>
            </w:pPr>
            <w:r w:rsidRPr="00946B8A">
              <w:rPr>
                <w:b/>
                <w:color w:val="595959"/>
              </w:rPr>
              <w:t xml:space="preserve">Relevant sub-indicator CM </w:t>
            </w:r>
            <w:r>
              <w:rPr>
                <w:b/>
                <w:color w:val="595959"/>
              </w:rPr>
              <w:t>01</w:t>
            </w:r>
            <w:r w:rsidRPr="00946B8A">
              <w:rPr>
                <w:b/>
                <w:color w:val="595959"/>
              </w:rPr>
              <w:t>.6:</w:t>
            </w:r>
          </w:p>
          <w:tbl>
            <w:tblPr>
              <w:tblStyle w:val="TableGrid1"/>
              <w:tblW w:w="0" w:type="auto"/>
              <w:tblInd w:w="397" w:type="dxa"/>
              <w:tblLook w:val="04A0" w:firstRow="1" w:lastRow="0" w:firstColumn="1" w:lastColumn="0" w:noHBand="0" w:noVBand="1"/>
            </w:tblPr>
            <w:tblGrid>
              <w:gridCol w:w="1077"/>
              <w:gridCol w:w="1676"/>
              <w:gridCol w:w="1297"/>
              <w:gridCol w:w="1307"/>
              <w:gridCol w:w="1277"/>
              <w:gridCol w:w="1137"/>
              <w:gridCol w:w="1147"/>
            </w:tblGrid>
            <w:tr w:rsidR="00BF739E" w:rsidRPr="00946B8A" w14:paraId="284E28CC" w14:textId="77777777" w:rsidTr="00AF1B04">
              <w:tc>
                <w:tcPr>
                  <w:tcW w:w="1179" w:type="dxa"/>
                  <w:tcBorders>
                    <w:top w:val="single" w:sz="4" w:space="0" w:color="000000" w:themeColor="text1"/>
                    <w:left w:val="single" w:sz="4" w:space="0" w:color="000000" w:themeColor="text1"/>
                    <w:bottom w:val="single" w:sz="4" w:space="0" w:color="FFFFFF" w:themeColor="background1"/>
                    <w:right w:val="single" w:sz="4" w:space="0" w:color="FFFFFF" w:themeColor="background1"/>
                  </w:tcBorders>
                  <w:shd w:val="clear" w:color="auto" w:fill="D0CECE"/>
                  <w:vAlign w:val="center"/>
                </w:tcPr>
                <w:p w14:paraId="028FC638" w14:textId="77777777" w:rsidR="00BF739E" w:rsidRPr="00AF1B04" w:rsidRDefault="00BF739E" w:rsidP="00D13968">
                  <w:pPr>
                    <w:pStyle w:val="INDICATORTEXT"/>
                    <w:framePr w:hSpace="180" w:wrap="around" w:vAnchor="page" w:hAnchor="margin" w:x="-289" w:y="2518"/>
                    <w:rPr>
                      <w:b/>
                      <w:color w:val="FFFFFF" w:themeColor="background1"/>
                      <w:szCs w:val="20"/>
                      <w:lang w:eastAsia="en-GB"/>
                    </w:rPr>
                  </w:pPr>
                  <w:r w:rsidRPr="00AF1B04">
                    <w:rPr>
                      <w:b/>
                      <w:color w:val="FFFFFF" w:themeColor="background1"/>
                      <w:szCs w:val="20"/>
                      <w:lang w:eastAsia="en-GB"/>
                    </w:rPr>
                    <w:t>What data has been assured</w:t>
                  </w:r>
                </w:p>
              </w:tc>
              <w:tc>
                <w:tcPr>
                  <w:tcW w:w="1506"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60B411BB" w14:textId="77777777" w:rsidR="00BF739E" w:rsidRPr="00AF1B04" w:rsidRDefault="00BF739E" w:rsidP="00D13968">
                  <w:pPr>
                    <w:pStyle w:val="INDICATORTEXT"/>
                    <w:framePr w:hSpace="180" w:wrap="around" w:vAnchor="page" w:hAnchor="margin" w:x="-289" w:y="2518"/>
                    <w:rPr>
                      <w:b/>
                      <w:color w:val="FFFFFF" w:themeColor="background1"/>
                      <w:szCs w:val="20"/>
                      <w:lang w:eastAsia="en-GB"/>
                    </w:rPr>
                  </w:pPr>
                  <w:r w:rsidRPr="00AF1B04">
                    <w:rPr>
                      <w:b/>
                      <w:color w:val="FFFFFF" w:themeColor="background1"/>
                      <w:szCs w:val="20"/>
                      <w:lang w:eastAsia="en-GB"/>
                    </w:rPr>
                    <w:t>Corresponding Indicator number</w:t>
                  </w:r>
                </w:p>
              </w:tc>
              <w:tc>
                <w:tcPr>
                  <w:tcW w:w="1230"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77192666" w14:textId="77777777" w:rsidR="00BF739E" w:rsidRPr="00AF1B04" w:rsidRDefault="00BF739E" w:rsidP="00D13968">
                  <w:pPr>
                    <w:pStyle w:val="INDICATORTEXT"/>
                    <w:framePr w:hSpace="180" w:wrap="around" w:vAnchor="page" w:hAnchor="margin" w:x="-289" w:y="2518"/>
                    <w:rPr>
                      <w:b/>
                      <w:color w:val="FFFFFF" w:themeColor="background1"/>
                      <w:szCs w:val="20"/>
                      <w:lang w:eastAsia="en-GB"/>
                    </w:rPr>
                  </w:pPr>
                  <w:r w:rsidRPr="00AF1B04">
                    <w:rPr>
                      <w:b/>
                      <w:color w:val="FFFFFF" w:themeColor="background1"/>
                      <w:szCs w:val="20"/>
                      <w:lang w:eastAsia="en-GB"/>
                    </w:rPr>
                    <w:t>Who has conducted the assurance</w:t>
                  </w:r>
                </w:p>
              </w:tc>
              <w:tc>
                <w:tcPr>
                  <w:tcW w:w="1137"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1AE30461" w14:textId="77777777" w:rsidR="00BF739E" w:rsidRPr="00AF1B04" w:rsidRDefault="00BF739E" w:rsidP="00D13968">
                  <w:pPr>
                    <w:pStyle w:val="INDICATORTEXT"/>
                    <w:framePr w:hSpace="180" w:wrap="around" w:vAnchor="page" w:hAnchor="margin" w:x="-289" w:y="2518"/>
                    <w:rPr>
                      <w:b/>
                      <w:color w:val="FFFFFF" w:themeColor="background1"/>
                      <w:szCs w:val="20"/>
                      <w:lang w:eastAsia="en-GB"/>
                    </w:rPr>
                  </w:pPr>
                  <w:r w:rsidRPr="00AF1B04">
                    <w:rPr>
                      <w:b/>
                      <w:color w:val="FFFFFF" w:themeColor="background1"/>
                      <w:szCs w:val="20"/>
                      <w:lang w:eastAsia="en-GB"/>
                    </w:rPr>
                    <w:t>Assurance standard used</w:t>
                  </w:r>
                </w:p>
              </w:tc>
              <w:tc>
                <w:tcPr>
                  <w:tcW w:w="1107"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122BB151" w14:textId="77777777" w:rsidR="00BF739E" w:rsidRPr="00AF1B04" w:rsidRDefault="00BF739E" w:rsidP="00D13968">
                  <w:pPr>
                    <w:pStyle w:val="INDICATORTEXT"/>
                    <w:framePr w:hSpace="180" w:wrap="around" w:vAnchor="page" w:hAnchor="margin" w:x="-289" w:y="2518"/>
                    <w:rPr>
                      <w:b/>
                      <w:color w:val="FFFFFF" w:themeColor="background1"/>
                      <w:szCs w:val="20"/>
                      <w:lang w:eastAsia="en-GB"/>
                    </w:rPr>
                  </w:pPr>
                  <w:r w:rsidRPr="00AF1B04">
                    <w:rPr>
                      <w:b/>
                      <w:color w:val="FFFFFF" w:themeColor="background1"/>
                      <w:szCs w:val="20"/>
                      <w:lang w:eastAsia="en-GB"/>
                    </w:rPr>
                    <w:t>Level of assurance sought</w:t>
                  </w:r>
                </w:p>
              </w:tc>
              <w:tc>
                <w:tcPr>
                  <w:tcW w:w="1236"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313E2D1E" w14:textId="77777777" w:rsidR="00BF739E" w:rsidRPr="00AF1B04" w:rsidRDefault="00BF739E" w:rsidP="00D13968">
                  <w:pPr>
                    <w:pStyle w:val="INDICATORTEXT"/>
                    <w:framePr w:hSpace="180" w:wrap="around" w:vAnchor="page" w:hAnchor="margin" w:x="-289" w:y="2518"/>
                    <w:rPr>
                      <w:b/>
                      <w:color w:val="FFFFFF" w:themeColor="background1"/>
                      <w:szCs w:val="20"/>
                      <w:lang w:eastAsia="en-GB"/>
                    </w:rPr>
                  </w:pPr>
                  <w:r w:rsidRPr="00AF1B04">
                    <w:rPr>
                      <w:b/>
                      <w:color w:val="FFFFFF" w:themeColor="background1"/>
                      <w:szCs w:val="20"/>
                      <w:lang w:eastAsia="en-GB"/>
                    </w:rPr>
                    <w:t>Link to original data source</w:t>
                  </w:r>
                </w:p>
              </w:tc>
              <w:tc>
                <w:tcPr>
                  <w:tcW w:w="1137" w:type="dxa"/>
                  <w:tcBorders>
                    <w:top w:val="single" w:sz="4" w:space="0" w:color="000000" w:themeColor="text1"/>
                    <w:left w:val="single" w:sz="4" w:space="0" w:color="FFFFFF" w:themeColor="background1"/>
                    <w:bottom w:val="single" w:sz="4" w:space="0" w:color="FFFFFF" w:themeColor="background1"/>
                    <w:right w:val="single" w:sz="4" w:space="0" w:color="000000" w:themeColor="text1"/>
                  </w:tcBorders>
                  <w:shd w:val="clear" w:color="auto" w:fill="D0CECE"/>
                  <w:vAlign w:val="center"/>
                </w:tcPr>
                <w:p w14:paraId="3955B6AF" w14:textId="47E851FA" w:rsidR="00BF739E" w:rsidRPr="00AF1B04" w:rsidRDefault="00BF739E" w:rsidP="00D13968">
                  <w:pPr>
                    <w:pStyle w:val="INDICATORTEXT"/>
                    <w:framePr w:hSpace="180" w:wrap="around" w:vAnchor="page" w:hAnchor="margin" w:x="-289" w:y="2518"/>
                    <w:rPr>
                      <w:b/>
                      <w:color w:val="FFFFFF" w:themeColor="background1"/>
                      <w:szCs w:val="20"/>
                      <w:lang w:eastAsia="en-GB"/>
                    </w:rPr>
                  </w:pPr>
                  <w:r w:rsidRPr="00AF1B04">
                    <w:rPr>
                      <w:b/>
                      <w:color w:val="FFFFFF" w:themeColor="background1"/>
                      <w:szCs w:val="20"/>
                      <w:lang w:eastAsia="en-GB"/>
                    </w:rPr>
                    <w:t xml:space="preserve">Link to </w:t>
                  </w:r>
                  <w:r w:rsidR="00AF1B04" w:rsidRPr="00AF1B04">
                    <w:rPr>
                      <w:b/>
                      <w:color w:val="FFFFFF" w:themeColor="background1"/>
                      <w:szCs w:val="20"/>
                      <w:lang w:eastAsia="en-GB"/>
                    </w:rPr>
                    <w:t>auditor’s</w:t>
                  </w:r>
                  <w:r w:rsidRPr="00AF1B04">
                    <w:rPr>
                      <w:b/>
                      <w:color w:val="FFFFFF" w:themeColor="background1"/>
                      <w:szCs w:val="20"/>
                      <w:lang w:eastAsia="en-GB"/>
                    </w:rPr>
                    <w:t xml:space="preserve"> report</w:t>
                  </w:r>
                </w:p>
              </w:tc>
            </w:tr>
            <w:tr w:rsidR="00BF739E" w:rsidRPr="00946B8A" w14:paraId="53080D6A" w14:textId="77777777" w:rsidTr="00AF1B04">
              <w:tc>
                <w:tcPr>
                  <w:tcW w:w="1179" w:type="dxa"/>
                  <w:tcBorders>
                    <w:top w:val="single" w:sz="4" w:space="0" w:color="FFFFFF" w:themeColor="background1"/>
                    <w:right w:val="single" w:sz="4" w:space="0" w:color="BFBFBF" w:themeColor="background1" w:themeShade="BF"/>
                  </w:tcBorders>
                </w:tcPr>
                <w:p w14:paraId="597FF00D" w14:textId="77777777" w:rsidR="00BF739E" w:rsidRPr="00946B8A" w:rsidRDefault="00BF739E" w:rsidP="00D13968">
                  <w:pPr>
                    <w:framePr w:hSpace="180" w:wrap="around" w:vAnchor="page" w:hAnchor="margin" w:x="-289" w:y="2518"/>
                    <w:widowControl/>
                    <w:autoSpaceDE/>
                    <w:autoSpaceDN/>
                    <w:adjustRightInd/>
                    <w:spacing w:before="80" w:after="120" w:line="240" w:lineRule="auto"/>
                    <w:rPr>
                      <w:rFonts w:eastAsia="Times New Roman"/>
                      <w:color w:val="595959"/>
                      <w:sz w:val="18"/>
                    </w:rPr>
                  </w:pPr>
                  <w:r w:rsidRPr="00946B8A">
                    <w:rPr>
                      <w:rFonts w:eastAsia="Times New Roman"/>
                      <w:color w:val="595959"/>
                      <w:sz w:val="18"/>
                    </w:rPr>
                    <w:t>Staff training on RI</w:t>
                  </w:r>
                </w:p>
              </w:tc>
              <w:tc>
                <w:tcPr>
                  <w:tcW w:w="1506" w:type="dxa"/>
                  <w:tcBorders>
                    <w:top w:val="single" w:sz="4" w:space="0" w:color="FFFFFF" w:themeColor="background1"/>
                    <w:left w:val="single" w:sz="4" w:space="0" w:color="BFBFBF" w:themeColor="background1" w:themeShade="BF"/>
                    <w:right w:val="single" w:sz="4" w:space="0" w:color="BFBFBF" w:themeColor="background1" w:themeShade="BF"/>
                  </w:tcBorders>
                </w:tcPr>
                <w:p w14:paraId="1C2909AD" w14:textId="77777777" w:rsidR="00BF739E" w:rsidRPr="00946B8A" w:rsidRDefault="00BF739E" w:rsidP="00D13968">
                  <w:pPr>
                    <w:framePr w:hSpace="180" w:wrap="around" w:vAnchor="page" w:hAnchor="margin" w:x="-289" w:y="2518"/>
                    <w:widowControl/>
                    <w:autoSpaceDE/>
                    <w:autoSpaceDN/>
                    <w:adjustRightInd/>
                    <w:spacing w:before="80" w:after="120" w:line="240" w:lineRule="auto"/>
                    <w:rPr>
                      <w:rFonts w:eastAsia="Times New Roman"/>
                      <w:color w:val="595959"/>
                      <w:sz w:val="18"/>
                    </w:rPr>
                  </w:pPr>
                  <w:r w:rsidRPr="00946B8A">
                    <w:rPr>
                      <w:rFonts w:eastAsia="Times New Roman"/>
                      <w:color w:val="595959"/>
                      <w:sz w:val="18"/>
                    </w:rPr>
                    <w:t>SG 07</w:t>
                  </w:r>
                </w:p>
              </w:tc>
              <w:tc>
                <w:tcPr>
                  <w:tcW w:w="1230" w:type="dxa"/>
                  <w:tcBorders>
                    <w:top w:val="single" w:sz="4" w:space="0" w:color="FFFFFF" w:themeColor="background1"/>
                    <w:left w:val="single" w:sz="4" w:space="0" w:color="BFBFBF" w:themeColor="background1" w:themeShade="BF"/>
                    <w:right w:val="single" w:sz="4" w:space="0" w:color="BFBFBF" w:themeColor="background1" w:themeShade="BF"/>
                  </w:tcBorders>
                </w:tcPr>
                <w:p w14:paraId="6D64FB5A" w14:textId="77777777" w:rsidR="00BF739E" w:rsidRPr="00946B8A" w:rsidRDefault="00BF739E" w:rsidP="00D13968">
                  <w:pPr>
                    <w:framePr w:hSpace="180" w:wrap="around" w:vAnchor="page" w:hAnchor="margin" w:x="-289" w:y="2518"/>
                    <w:widowControl/>
                    <w:autoSpaceDE/>
                    <w:autoSpaceDN/>
                    <w:adjustRightInd/>
                    <w:spacing w:before="80" w:after="120" w:line="240" w:lineRule="auto"/>
                    <w:rPr>
                      <w:rFonts w:eastAsia="Times New Roman"/>
                      <w:color w:val="595959"/>
                      <w:sz w:val="18"/>
                    </w:rPr>
                  </w:pPr>
                  <w:r w:rsidRPr="00946B8A">
                    <w:rPr>
                      <w:rFonts w:eastAsia="Times New Roman"/>
                      <w:color w:val="595959"/>
                      <w:sz w:val="18"/>
                    </w:rPr>
                    <w:t>KMPG</w:t>
                  </w:r>
                </w:p>
              </w:tc>
              <w:tc>
                <w:tcPr>
                  <w:tcW w:w="1137" w:type="dxa"/>
                  <w:tcBorders>
                    <w:top w:val="single" w:sz="4" w:space="0" w:color="FFFFFF" w:themeColor="background1"/>
                    <w:left w:val="single" w:sz="4" w:space="0" w:color="BFBFBF" w:themeColor="background1" w:themeShade="BF"/>
                    <w:right w:val="single" w:sz="4" w:space="0" w:color="BFBFBF" w:themeColor="background1" w:themeShade="BF"/>
                  </w:tcBorders>
                </w:tcPr>
                <w:p w14:paraId="560B8CCD" w14:textId="77777777" w:rsidR="00BF739E" w:rsidRPr="00946B8A" w:rsidRDefault="00BF739E" w:rsidP="00D13968">
                  <w:pPr>
                    <w:framePr w:hSpace="180" w:wrap="around" w:vAnchor="page" w:hAnchor="margin" w:x="-289" w:y="2518"/>
                    <w:widowControl/>
                    <w:autoSpaceDE/>
                    <w:autoSpaceDN/>
                    <w:adjustRightInd/>
                    <w:spacing w:before="80" w:after="120" w:line="240" w:lineRule="auto"/>
                    <w:rPr>
                      <w:rFonts w:eastAsia="Times New Roman"/>
                      <w:color w:val="595959"/>
                      <w:sz w:val="18"/>
                    </w:rPr>
                  </w:pPr>
                  <w:r w:rsidRPr="00946B8A">
                    <w:rPr>
                      <w:rFonts w:eastAsia="Times New Roman"/>
                      <w:color w:val="595959"/>
                      <w:sz w:val="18"/>
                    </w:rPr>
                    <w:t>AA1000</w:t>
                  </w:r>
                </w:p>
              </w:tc>
              <w:tc>
                <w:tcPr>
                  <w:tcW w:w="1107" w:type="dxa"/>
                  <w:tcBorders>
                    <w:top w:val="single" w:sz="4" w:space="0" w:color="FFFFFF" w:themeColor="background1"/>
                    <w:left w:val="single" w:sz="4" w:space="0" w:color="BFBFBF" w:themeColor="background1" w:themeShade="BF"/>
                    <w:right w:val="single" w:sz="4" w:space="0" w:color="BFBFBF" w:themeColor="background1" w:themeShade="BF"/>
                  </w:tcBorders>
                </w:tcPr>
                <w:p w14:paraId="14257DE6" w14:textId="77777777" w:rsidR="00BF739E" w:rsidRPr="00946B8A" w:rsidRDefault="00BF739E" w:rsidP="00D13968">
                  <w:pPr>
                    <w:framePr w:hSpace="180" w:wrap="around" w:vAnchor="page" w:hAnchor="margin" w:x="-289" w:y="2518"/>
                    <w:widowControl/>
                    <w:autoSpaceDE/>
                    <w:autoSpaceDN/>
                    <w:adjustRightInd/>
                    <w:spacing w:before="80" w:after="120" w:line="240" w:lineRule="auto"/>
                    <w:rPr>
                      <w:rFonts w:eastAsia="Times New Roman"/>
                      <w:color w:val="595959"/>
                      <w:sz w:val="18"/>
                    </w:rPr>
                  </w:pPr>
                  <w:r w:rsidRPr="00946B8A">
                    <w:rPr>
                      <w:rFonts w:eastAsia="Times New Roman"/>
                      <w:color w:val="595959"/>
                      <w:sz w:val="18"/>
                    </w:rPr>
                    <w:t>Limited</w:t>
                  </w:r>
                </w:p>
              </w:tc>
              <w:tc>
                <w:tcPr>
                  <w:tcW w:w="1236" w:type="dxa"/>
                  <w:tcBorders>
                    <w:top w:val="single" w:sz="4" w:space="0" w:color="FFFFFF" w:themeColor="background1"/>
                    <w:left w:val="single" w:sz="4" w:space="0" w:color="BFBFBF" w:themeColor="background1" w:themeShade="BF"/>
                    <w:right w:val="single" w:sz="4" w:space="0" w:color="BFBFBF" w:themeColor="background1" w:themeShade="BF"/>
                  </w:tcBorders>
                </w:tcPr>
                <w:p w14:paraId="7D5BA9D5" w14:textId="77777777" w:rsidR="00BF739E" w:rsidRPr="00946B8A" w:rsidRDefault="00BF739E" w:rsidP="00D13968">
                  <w:pPr>
                    <w:framePr w:hSpace="180" w:wrap="around" w:vAnchor="page" w:hAnchor="margin" w:x="-289" w:y="2518"/>
                    <w:widowControl/>
                    <w:autoSpaceDE/>
                    <w:autoSpaceDN/>
                    <w:adjustRightInd/>
                    <w:spacing w:before="80" w:after="120" w:line="240" w:lineRule="auto"/>
                    <w:rPr>
                      <w:rFonts w:eastAsia="Times New Roman"/>
                      <w:color w:val="595959"/>
                      <w:sz w:val="18"/>
                    </w:rPr>
                  </w:pPr>
                  <w:r w:rsidRPr="00946B8A">
                    <w:rPr>
                      <w:rFonts w:eastAsia="Times New Roman"/>
                      <w:color w:val="595959"/>
                      <w:sz w:val="18"/>
                    </w:rPr>
                    <w:t>www.x.com</w:t>
                  </w:r>
                </w:p>
              </w:tc>
              <w:tc>
                <w:tcPr>
                  <w:tcW w:w="1137" w:type="dxa"/>
                  <w:tcBorders>
                    <w:top w:val="single" w:sz="4" w:space="0" w:color="FFFFFF" w:themeColor="background1"/>
                    <w:left w:val="single" w:sz="4" w:space="0" w:color="BFBFBF" w:themeColor="background1" w:themeShade="BF"/>
                  </w:tcBorders>
                </w:tcPr>
                <w:p w14:paraId="408F42F2" w14:textId="77777777" w:rsidR="00BF739E" w:rsidRPr="00946B8A" w:rsidRDefault="00BF739E" w:rsidP="00D13968">
                  <w:pPr>
                    <w:framePr w:hSpace="180" w:wrap="around" w:vAnchor="page" w:hAnchor="margin" w:x="-289" w:y="2518"/>
                    <w:widowControl/>
                    <w:autoSpaceDE/>
                    <w:autoSpaceDN/>
                    <w:adjustRightInd/>
                    <w:spacing w:before="80" w:after="120" w:line="240" w:lineRule="auto"/>
                    <w:rPr>
                      <w:rFonts w:eastAsia="Times New Roman"/>
                      <w:color w:val="595959"/>
                      <w:sz w:val="18"/>
                    </w:rPr>
                  </w:pPr>
                  <w:r w:rsidRPr="00946B8A">
                    <w:rPr>
                      <w:rFonts w:eastAsia="Times New Roman"/>
                      <w:color w:val="595959"/>
                      <w:sz w:val="18"/>
                    </w:rPr>
                    <w:t>www.y.com</w:t>
                  </w:r>
                </w:p>
              </w:tc>
            </w:tr>
          </w:tbl>
          <w:p w14:paraId="0CC29B80" w14:textId="77777777" w:rsidR="00BF739E" w:rsidRPr="00946B8A" w:rsidRDefault="00BF739E" w:rsidP="00F5657F">
            <w:pPr>
              <w:widowControl/>
              <w:autoSpaceDE/>
              <w:autoSpaceDN/>
              <w:adjustRightInd/>
              <w:spacing w:before="80" w:after="120" w:line="240" w:lineRule="auto"/>
              <w:ind w:left="397" w:hanging="227"/>
              <w:rPr>
                <w:b/>
                <w:color w:val="595959"/>
              </w:rPr>
            </w:pPr>
            <w:r w:rsidRPr="00946B8A">
              <w:rPr>
                <w:b/>
                <w:color w:val="595959"/>
              </w:rPr>
              <w:t xml:space="preserve">Relevant sub-indicator CM </w:t>
            </w:r>
            <w:r>
              <w:rPr>
                <w:b/>
                <w:color w:val="595959"/>
              </w:rPr>
              <w:t>01</w:t>
            </w:r>
            <w:r w:rsidRPr="00946B8A">
              <w:rPr>
                <w:b/>
                <w:color w:val="595959"/>
              </w:rPr>
              <w:t>.8:</w:t>
            </w:r>
          </w:p>
          <w:tbl>
            <w:tblPr>
              <w:tblStyle w:val="TableGrid1"/>
              <w:tblW w:w="0" w:type="auto"/>
              <w:tblInd w:w="397" w:type="dxa"/>
              <w:tblLook w:val="04A0" w:firstRow="1" w:lastRow="0" w:firstColumn="1" w:lastColumn="0" w:noHBand="0" w:noVBand="1"/>
            </w:tblPr>
            <w:tblGrid>
              <w:gridCol w:w="1307"/>
              <w:gridCol w:w="1676"/>
              <w:gridCol w:w="1477"/>
              <w:gridCol w:w="1697"/>
              <w:gridCol w:w="2546"/>
            </w:tblGrid>
            <w:tr w:rsidR="00BF739E" w:rsidRPr="00946B8A" w14:paraId="4197EF9C" w14:textId="77777777" w:rsidTr="000E0C02">
              <w:trPr>
                <w:trHeight w:val="706"/>
              </w:trPr>
              <w:tc>
                <w:tcPr>
                  <w:tcW w:w="1303" w:type="dxa"/>
                  <w:tcBorders>
                    <w:top w:val="single" w:sz="4" w:space="0" w:color="000000" w:themeColor="text1"/>
                    <w:left w:val="single" w:sz="4" w:space="0" w:color="000000" w:themeColor="text1"/>
                    <w:bottom w:val="single" w:sz="4" w:space="0" w:color="FFFFFF" w:themeColor="background1"/>
                    <w:right w:val="single" w:sz="4" w:space="0" w:color="FFFFFF" w:themeColor="background1"/>
                  </w:tcBorders>
                  <w:shd w:val="clear" w:color="auto" w:fill="D0CECE"/>
                </w:tcPr>
                <w:p w14:paraId="20D43E77" w14:textId="77777777" w:rsidR="00BF739E" w:rsidRPr="00AF1B04" w:rsidRDefault="00BF739E" w:rsidP="00D13968">
                  <w:pPr>
                    <w:pStyle w:val="INDICATORTEXT"/>
                    <w:framePr w:hSpace="180" w:wrap="around" w:vAnchor="page" w:hAnchor="margin" w:x="-289" w:y="2518"/>
                    <w:rPr>
                      <w:b/>
                      <w:color w:val="FFFFFF" w:themeColor="background1"/>
                      <w:szCs w:val="20"/>
                      <w:lang w:eastAsia="en-GB"/>
                    </w:rPr>
                  </w:pPr>
                  <w:r w:rsidRPr="00AF1B04">
                    <w:rPr>
                      <w:b/>
                      <w:color w:val="FFFFFF" w:themeColor="background1"/>
                      <w:szCs w:val="20"/>
                      <w:lang w:eastAsia="en-GB"/>
                    </w:rPr>
                    <w:t>What RI processes have been assured</w:t>
                  </w:r>
                </w:p>
              </w:tc>
              <w:tc>
                <w:tcPr>
                  <w:tcW w:w="1672"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096D2138" w14:textId="77777777" w:rsidR="00BF739E" w:rsidRPr="00AF1B04" w:rsidRDefault="00BF739E" w:rsidP="00D13968">
                  <w:pPr>
                    <w:pStyle w:val="INDICATORTEXT"/>
                    <w:framePr w:hSpace="180" w:wrap="around" w:vAnchor="page" w:hAnchor="margin" w:x="-289" w:y="2518"/>
                    <w:rPr>
                      <w:b/>
                      <w:color w:val="FFFFFF" w:themeColor="background1"/>
                      <w:szCs w:val="20"/>
                      <w:lang w:eastAsia="en-GB"/>
                    </w:rPr>
                  </w:pPr>
                  <w:r w:rsidRPr="00AF1B04">
                    <w:rPr>
                      <w:b/>
                      <w:color w:val="FFFFFF" w:themeColor="background1"/>
                      <w:szCs w:val="20"/>
                      <w:lang w:eastAsia="en-GB"/>
                    </w:rPr>
                    <w:t>Corresponding Indicator number</w:t>
                  </w:r>
                </w:p>
              </w:tc>
              <w:tc>
                <w:tcPr>
                  <w:tcW w:w="1473"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3AA0077C" w14:textId="77777777" w:rsidR="00BF739E" w:rsidRPr="00AF1B04" w:rsidRDefault="00BF739E" w:rsidP="00D13968">
                  <w:pPr>
                    <w:pStyle w:val="INDICATORTEXT"/>
                    <w:framePr w:hSpace="180" w:wrap="around" w:vAnchor="page" w:hAnchor="margin" w:x="-289" w:y="2518"/>
                    <w:rPr>
                      <w:b/>
                      <w:color w:val="FFFFFF" w:themeColor="background1"/>
                      <w:szCs w:val="20"/>
                      <w:lang w:eastAsia="en-GB"/>
                    </w:rPr>
                  </w:pPr>
                  <w:r w:rsidRPr="00AF1B04">
                    <w:rPr>
                      <w:b/>
                      <w:color w:val="FFFFFF" w:themeColor="background1"/>
                      <w:szCs w:val="20"/>
                      <w:lang w:eastAsia="en-GB"/>
                    </w:rPr>
                    <w:t>When was the process assurance undertaken (year/month)</w:t>
                  </w:r>
                </w:p>
              </w:tc>
              <w:tc>
                <w:tcPr>
                  <w:tcW w:w="1697" w:type="dxa"/>
                  <w:tcBorders>
                    <w:top w:val="single" w:sz="4"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D0CECE"/>
                  <w:vAlign w:val="center"/>
                </w:tcPr>
                <w:p w14:paraId="284BE4FC" w14:textId="77777777" w:rsidR="00BF739E" w:rsidRPr="00AF1B04" w:rsidRDefault="00BF739E" w:rsidP="00D13968">
                  <w:pPr>
                    <w:pStyle w:val="INDICATORTEXT"/>
                    <w:framePr w:hSpace="180" w:wrap="around" w:vAnchor="page" w:hAnchor="margin" w:x="-289" w:y="2518"/>
                    <w:rPr>
                      <w:b/>
                      <w:color w:val="FFFFFF" w:themeColor="background1"/>
                      <w:szCs w:val="20"/>
                      <w:lang w:eastAsia="en-GB"/>
                    </w:rPr>
                  </w:pPr>
                  <w:r w:rsidRPr="00AF1B04">
                    <w:rPr>
                      <w:b/>
                      <w:color w:val="FFFFFF" w:themeColor="background1"/>
                      <w:szCs w:val="20"/>
                      <w:lang w:eastAsia="en-GB"/>
                    </w:rPr>
                    <w:t>Assurance standard used</w:t>
                  </w:r>
                </w:p>
              </w:tc>
              <w:tc>
                <w:tcPr>
                  <w:tcW w:w="2546" w:type="dxa"/>
                  <w:tcBorders>
                    <w:top w:val="single" w:sz="4" w:space="0" w:color="000000" w:themeColor="text1"/>
                    <w:left w:val="single" w:sz="4" w:space="0" w:color="FFFFFF" w:themeColor="background1"/>
                    <w:bottom w:val="single" w:sz="4" w:space="0" w:color="FFFFFF" w:themeColor="background1"/>
                    <w:right w:val="single" w:sz="4" w:space="0" w:color="000000" w:themeColor="text1"/>
                  </w:tcBorders>
                  <w:shd w:val="clear" w:color="auto" w:fill="D0CECE"/>
                  <w:vAlign w:val="center"/>
                </w:tcPr>
                <w:p w14:paraId="029C4F39" w14:textId="77777777" w:rsidR="00BF739E" w:rsidRPr="00AF1B04" w:rsidRDefault="00BF739E" w:rsidP="00D13968">
                  <w:pPr>
                    <w:pStyle w:val="INDICATORTEXT"/>
                    <w:framePr w:hSpace="180" w:wrap="around" w:vAnchor="page" w:hAnchor="margin" w:x="-289" w:y="2518"/>
                    <w:rPr>
                      <w:b/>
                      <w:color w:val="FFFFFF" w:themeColor="background1"/>
                      <w:szCs w:val="20"/>
                      <w:lang w:eastAsia="en-GB"/>
                    </w:rPr>
                  </w:pPr>
                  <w:r w:rsidRPr="00AF1B04">
                    <w:rPr>
                      <w:b/>
                      <w:color w:val="FFFFFF" w:themeColor="background1"/>
                      <w:szCs w:val="20"/>
                      <w:lang w:eastAsia="en-GB"/>
                    </w:rPr>
                    <w:t>Describe the outcomes of this process</w:t>
                  </w:r>
                </w:p>
              </w:tc>
            </w:tr>
            <w:tr w:rsidR="00BF739E" w:rsidRPr="00946B8A" w14:paraId="26859914" w14:textId="77777777" w:rsidTr="000E0C02">
              <w:trPr>
                <w:trHeight w:val="1898"/>
              </w:trPr>
              <w:tc>
                <w:tcPr>
                  <w:tcW w:w="1303" w:type="dxa"/>
                  <w:tcBorders>
                    <w:top w:val="single" w:sz="4" w:space="0" w:color="FFFFFF" w:themeColor="background1"/>
                    <w:bottom w:val="nil"/>
                    <w:right w:val="single" w:sz="4" w:space="0" w:color="BFBFBF" w:themeColor="background1" w:themeShade="BF"/>
                  </w:tcBorders>
                </w:tcPr>
                <w:p w14:paraId="7CD00C76" w14:textId="77777777" w:rsidR="00BF739E" w:rsidRPr="00946B8A" w:rsidRDefault="00BF739E" w:rsidP="00D13968">
                  <w:pPr>
                    <w:framePr w:hSpace="180" w:wrap="around" w:vAnchor="page" w:hAnchor="margin" w:x="-289" w:y="2518"/>
                    <w:widowControl/>
                    <w:autoSpaceDE/>
                    <w:autoSpaceDN/>
                    <w:adjustRightInd/>
                    <w:spacing w:before="80" w:after="120" w:line="240" w:lineRule="auto"/>
                    <w:rPr>
                      <w:rFonts w:eastAsia="Times New Roman"/>
                      <w:color w:val="595959"/>
                      <w:sz w:val="18"/>
                    </w:rPr>
                  </w:pPr>
                  <w:r w:rsidRPr="00946B8A">
                    <w:rPr>
                      <w:rFonts w:eastAsia="Times New Roman"/>
                      <w:color w:val="595959"/>
                      <w:sz w:val="18"/>
                    </w:rPr>
                    <w:t>Process for identifying and prioritising engagements</w:t>
                  </w:r>
                </w:p>
              </w:tc>
              <w:tc>
                <w:tcPr>
                  <w:tcW w:w="1672" w:type="dxa"/>
                  <w:tcBorders>
                    <w:top w:val="single" w:sz="4" w:space="0" w:color="FFFFFF" w:themeColor="background1"/>
                    <w:left w:val="single" w:sz="4" w:space="0" w:color="BFBFBF" w:themeColor="background1" w:themeShade="BF"/>
                    <w:bottom w:val="nil"/>
                    <w:right w:val="single" w:sz="4" w:space="0" w:color="BFBFBF" w:themeColor="background1" w:themeShade="BF"/>
                  </w:tcBorders>
                </w:tcPr>
                <w:p w14:paraId="547B0513" w14:textId="77777777" w:rsidR="00BF739E" w:rsidRPr="00946B8A" w:rsidRDefault="00BF739E" w:rsidP="00D13968">
                  <w:pPr>
                    <w:framePr w:hSpace="180" w:wrap="around" w:vAnchor="page" w:hAnchor="margin" w:x="-289" w:y="2518"/>
                    <w:widowControl/>
                    <w:autoSpaceDE/>
                    <w:autoSpaceDN/>
                    <w:adjustRightInd/>
                    <w:spacing w:before="80" w:after="120" w:line="240" w:lineRule="auto"/>
                    <w:rPr>
                      <w:rFonts w:eastAsia="Times New Roman"/>
                      <w:color w:val="595959"/>
                      <w:sz w:val="18"/>
                    </w:rPr>
                  </w:pPr>
                  <w:r w:rsidRPr="00946B8A">
                    <w:rPr>
                      <w:rFonts w:eastAsia="Times New Roman"/>
                      <w:color w:val="595959"/>
                      <w:sz w:val="18"/>
                    </w:rPr>
                    <w:t>LEA 03</w:t>
                  </w:r>
                </w:p>
              </w:tc>
              <w:tc>
                <w:tcPr>
                  <w:tcW w:w="1473" w:type="dxa"/>
                  <w:tcBorders>
                    <w:top w:val="single" w:sz="4" w:space="0" w:color="FFFFFF" w:themeColor="background1"/>
                    <w:left w:val="single" w:sz="4" w:space="0" w:color="BFBFBF" w:themeColor="background1" w:themeShade="BF"/>
                    <w:bottom w:val="nil"/>
                    <w:right w:val="single" w:sz="4" w:space="0" w:color="BFBFBF" w:themeColor="background1" w:themeShade="BF"/>
                  </w:tcBorders>
                </w:tcPr>
                <w:p w14:paraId="0E7E8DA3" w14:textId="77777777" w:rsidR="00BF739E" w:rsidRPr="00946B8A" w:rsidRDefault="00BF739E" w:rsidP="00D13968">
                  <w:pPr>
                    <w:framePr w:hSpace="180" w:wrap="around" w:vAnchor="page" w:hAnchor="margin" w:x="-289" w:y="2518"/>
                    <w:widowControl/>
                    <w:autoSpaceDE/>
                    <w:autoSpaceDN/>
                    <w:adjustRightInd/>
                    <w:spacing w:before="80" w:after="120" w:line="240" w:lineRule="auto"/>
                    <w:rPr>
                      <w:rFonts w:eastAsia="Times New Roman"/>
                      <w:color w:val="595959"/>
                      <w:sz w:val="18"/>
                    </w:rPr>
                  </w:pPr>
                  <w:r w:rsidRPr="00946B8A">
                    <w:rPr>
                      <w:rFonts w:eastAsia="Times New Roman"/>
                      <w:color w:val="595959"/>
                      <w:sz w:val="18"/>
                    </w:rPr>
                    <w:t>January 2016</w:t>
                  </w:r>
                </w:p>
              </w:tc>
              <w:tc>
                <w:tcPr>
                  <w:tcW w:w="1697" w:type="dxa"/>
                  <w:tcBorders>
                    <w:top w:val="single" w:sz="4" w:space="0" w:color="FFFFFF" w:themeColor="background1"/>
                    <w:left w:val="single" w:sz="4" w:space="0" w:color="BFBFBF" w:themeColor="background1" w:themeShade="BF"/>
                    <w:bottom w:val="nil"/>
                    <w:right w:val="single" w:sz="4" w:space="0" w:color="BFBFBF" w:themeColor="background1" w:themeShade="BF"/>
                  </w:tcBorders>
                </w:tcPr>
                <w:p w14:paraId="280C50A0" w14:textId="77777777" w:rsidR="00BF739E" w:rsidRPr="00946B8A" w:rsidRDefault="00BF739E" w:rsidP="00D13968">
                  <w:pPr>
                    <w:framePr w:hSpace="180" w:wrap="around" w:vAnchor="page" w:hAnchor="margin" w:x="-289" w:y="2518"/>
                    <w:widowControl/>
                    <w:autoSpaceDE/>
                    <w:autoSpaceDN/>
                    <w:adjustRightInd/>
                    <w:spacing w:before="80" w:after="120" w:line="240" w:lineRule="auto"/>
                    <w:rPr>
                      <w:rFonts w:eastAsia="Times New Roman"/>
                      <w:color w:val="595959"/>
                      <w:sz w:val="18"/>
                    </w:rPr>
                  </w:pPr>
                  <w:r w:rsidRPr="00946B8A">
                    <w:rPr>
                      <w:rFonts w:eastAsia="Times New Roman"/>
                      <w:color w:val="595959"/>
                      <w:sz w:val="18"/>
                    </w:rPr>
                    <w:t>The IIA's International Standards for the Professional Practice of Internal Auditing (Standards)</w:t>
                  </w:r>
                </w:p>
              </w:tc>
              <w:tc>
                <w:tcPr>
                  <w:tcW w:w="2546" w:type="dxa"/>
                  <w:tcBorders>
                    <w:top w:val="single" w:sz="4" w:space="0" w:color="FFFFFF" w:themeColor="background1"/>
                    <w:left w:val="single" w:sz="4" w:space="0" w:color="BFBFBF" w:themeColor="background1" w:themeShade="BF"/>
                    <w:bottom w:val="nil"/>
                  </w:tcBorders>
                </w:tcPr>
                <w:p w14:paraId="7B7DDC9E" w14:textId="77777777" w:rsidR="00BF739E" w:rsidRPr="00946B8A" w:rsidRDefault="00BF739E" w:rsidP="00D13968">
                  <w:pPr>
                    <w:framePr w:hSpace="180" w:wrap="around" w:vAnchor="page" w:hAnchor="margin" w:x="-289" w:y="2518"/>
                    <w:widowControl/>
                    <w:autoSpaceDE/>
                    <w:autoSpaceDN/>
                    <w:adjustRightInd/>
                    <w:spacing w:before="80" w:after="120" w:line="240" w:lineRule="auto"/>
                    <w:rPr>
                      <w:rFonts w:eastAsia="Times New Roman"/>
                      <w:color w:val="595959"/>
                      <w:sz w:val="18"/>
                    </w:rPr>
                  </w:pPr>
                  <w:r w:rsidRPr="00946B8A">
                    <w:rPr>
                      <w:rFonts w:eastAsia="Times New Roman"/>
                      <w:color w:val="595959"/>
                      <w:sz w:val="18"/>
                    </w:rPr>
                    <w:t>It was identified that we could have stronger processes in place for monitoring the outcomes of the engagements. In 2016 we will be implementing a new process to capture this information</w:t>
                  </w:r>
                </w:p>
              </w:tc>
            </w:tr>
          </w:tbl>
          <w:p w14:paraId="6E4E5B85" w14:textId="77777777" w:rsidR="00BF739E" w:rsidRPr="00946B8A" w:rsidRDefault="00BF739E" w:rsidP="00F5657F">
            <w:pPr>
              <w:widowControl/>
              <w:autoSpaceDE/>
              <w:autoSpaceDN/>
              <w:adjustRightInd/>
              <w:spacing w:after="120" w:line="240" w:lineRule="auto"/>
              <w:rPr>
                <w:b/>
                <w:color w:val="595959"/>
                <w:szCs w:val="18"/>
              </w:rPr>
            </w:pPr>
          </w:p>
        </w:tc>
      </w:tr>
    </w:tbl>
    <w:p w14:paraId="1571C1F5" w14:textId="0C3A05FE" w:rsidR="00946B8A" w:rsidRDefault="00946B8A" w:rsidP="00E31183"/>
    <w:tbl>
      <w:tblPr>
        <w:tblStyle w:val="SubSectionMISCTableVOLUNTARY"/>
        <w:tblW w:w="9214" w:type="dxa"/>
        <w:tblInd w:w="5" w:type="dxa"/>
        <w:tblLook w:val="06A0" w:firstRow="1" w:lastRow="0" w:firstColumn="1" w:lastColumn="0" w:noHBand="1" w:noVBand="1"/>
      </w:tblPr>
      <w:tblGrid>
        <w:gridCol w:w="1124"/>
        <w:gridCol w:w="3261"/>
        <w:gridCol w:w="2242"/>
        <w:gridCol w:w="2587"/>
      </w:tblGrid>
      <w:tr w:rsidR="009A08C9" w:rsidRPr="00191BC1" w14:paraId="550E42F8" w14:textId="77777777" w:rsidTr="00AF1B0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shd w:val="clear" w:color="auto" w:fill="606060"/>
          </w:tcPr>
          <w:p w14:paraId="2778AA47" w14:textId="77777777" w:rsidR="009A08C9" w:rsidRPr="00191BC1" w:rsidRDefault="009A08C9" w:rsidP="00F5657F">
            <w:pPr>
              <w:pStyle w:val="SectionIndicatorHeaderText"/>
              <w:rPr>
                <w:rStyle w:val="IntenseEmphasis"/>
                <w:b w:val="0"/>
                <w:bCs w:val="0"/>
                <w:i w:val="0"/>
                <w:iCs w:val="0"/>
                <w:color w:val="FFFFFF" w:themeColor="background1"/>
                <w:sz w:val="20"/>
                <w:szCs w:val="20"/>
              </w:rPr>
            </w:pPr>
            <w:r>
              <w:rPr>
                <w:rStyle w:val="IntenseEmphasis"/>
                <w:b w:val="0"/>
                <w:bCs w:val="0"/>
                <w:i w:val="0"/>
                <w:iCs w:val="0"/>
                <w:color w:val="FFFFFF" w:themeColor="background1"/>
              </w:rPr>
              <w:t>CM 01</w:t>
            </w:r>
          </w:p>
        </w:tc>
        <w:tc>
          <w:tcPr>
            <w:tcW w:w="8090" w:type="dxa"/>
            <w:gridSpan w:val="3"/>
          </w:tcPr>
          <w:p w14:paraId="5B2928C7" w14:textId="77777777" w:rsidR="009A08C9" w:rsidRPr="00191BC1" w:rsidRDefault="009A08C9" w:rsidP="00F5657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b/>
                <w:i w:val="0"/>
                <w:iCs w:val="0"/>
                <w:color w:val="FFFFFF" w:themeColor="background1"/>
              </w:rPr>
              <w:t>ASSESSMENT</w:t>
            </w:r>
          </w:p>
        </w:tc>
      </w:tr>
      <w:tr w:rsidR="009A08C9" w:rsidRPr="00CF025D" w14:paraId="2D8D1FAB" w14:textId="77777777" w:rsidTr="00AF1B04">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bottom w:val="nil"/>
            </w:tcBorders>
          </w:tcPr>
          <w:p w14:paraId="1F2BF46B" w14:textId="77777777" w:rsidR="009A08C9" w:rsidRPr="000D72DF" w:rsidRDefault="009A08C9" w:rsidP="00F5657F">
            <w:pPr>
              <w:pStyle w:val="INDICATORNUMBER"/>
              <w:rPr>
                <w:rStyle w:val="IntenseEmphasis"/>
                <w:b/>
                <w:bCs w:val="0"/>
                <w:i w:val="0"/>
                <w:iCs w:val="0"/>
              </w:rPr>
            </w:pPr>
            <w:r>
              <w:rPr>
                <w:rStyle w:val="IntenseEmphasis"/>
                <w:b/>
                <w:i w:val="0"/>
                <w:iCs w:val="0"/>
                <w:color w:val="595959"/>
              </w:rPr>
              <w:t>CM 01</w:t>
            </w:r>
          </w:p>
        </w:tc>
        <w:tc>
          <w:tcPr>
            <w:tcW w:w="8090" w:type="dxa"/>
            <w:gridSpan w:val="3"/>
            <w:tcBorders>
              <w:top w:val="single" w:sz="4" w:space="0" w:color="595959" w:themeColor="text1" w:themeTint="A6"/>
              <w:bottom w:val="single" w:sz="4" w:space="0" w:color="595959" w:themeColor="text1" w:themeTint="A6"/>
            </w:tcBorders>
          </w:tcPr>
          <w:p w14:paraId="744C7BEB" w14:textId="77777777" w:rsidR="009A08C9" w:rsidRDefault="009A08C9" w:rsidP="00F5657F">
            <w:pPr>
              <w:pStyle w:val="INDICATORTEXT"/>
              <w:cnfStyle w:val="000000000000" w:firstRow="0" w:lastRow="0" w:firstColumn="0" w:lastColumn="0" w:oddVBand="0" w:evenVBand="0" w:oddHBand="0" w:evenHBand="0" w:firstRowFirstColumn="0" w:firstRowLastColumn="0" w:lastRowFirstColumn="0" w:lastRowLastColumn="0"/>
            </w:pPr>
            <w:r w:rsidRPr="008E62F5">
              <w:t xml:space="preserve">The response to </w:t>
            </w:r>
            <w:r>
              <w:t>indicator CM 01</w:t>
            </w:r>
            <w:r w:rsidRPr="008E62F5">
              <w:t xml:space="preserve"> </w:t>
            </w:r>
            <w:r>
              <w:t>is assessed as part of your score for the Strategy and Governance module.</w:t>
            </w:r>
          </w:p>
          <w:p w14:paraId="353AD86A" w14:textId="100F9A7B" w:rsidR="009A08C9" w:rsidRPr="0010181C" w:rsidRDefault="009A08C9" w:rsidP="00F5657F">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rStyle w:val="IntenseEmphasis"/>
                <w:b w:val="0"/>
                <w:bCs w:val="0"/>
                <w:i w:val="0"/>
                <w:iCs w:val="0"/>
                <w:color w:val="595959"/>
              </w:rPr>
              <w:t>There is no module score for the Closing Module.</w:t>
            </w:r>
          </w:p>
        </w:tc>
      </w:tr>
      <w:tr w:rsidR="009A08C9" w:rsidRPr="008E62F5" w14:paraId="4DE95160" w14:textId="77777777" w:rsidTr="00AF1B04">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A04AFB3" w14:textId="77777777" w:rsidR="009A08C9" w:rsidRDefault="009A08C9" w:rsidP="00F5657F">
            <w:pPr>
              <w:pStyle w:val="INDICATORNUMBER"/>
              <w:rPr>
                <w:rStyle w:val="IntenseEmphasis"/>
                <w:b/>
                <w:i w:val="0"/>
                <w:iCs w:val="0"/>
                <w:color w:val="595959"/>
              </w:rPr>
            </w:pPr>
          </w:p>
        </w:tc>
        <w:tc>
          <w:tcPr>
            <w:tcW w:w="8090" w:type="dxa"/>
            <w:gridSpan w:val="3"/>
            <w:tcBorders>
              <w:top w:val="single" w:sz="4" w:space="0" w:color="595959" w:themeColor="text1" w:themeTint="A6"/>
              <w:bottom w:val="single" w:sz="4" w:space="0" w:color="595959" w:themeColor="text1" w:themeTint="A6"/>
            </w:tcBorders>
          </w:tcPr>
          <w:p w14:paraId="40D531EE" w14:textId="77777777" w:rsidR="009A08C9" w:rsidRPr="008E62F5" w:rsidRDefault="009A08C9" w:rsidP="00F5657F">
            <w:pPr>
              <w:pStyle w:val="INDICATORTEXT"/>
              <w:cnfStyle w:val="000000000000" w:firstRow="0" w:lastRow="0" w:firstColumn="0" w:lastColumn="0" w:oddVBand="0" w:evenVBand="0" w:oddHBand="0" w:evenHBand="0" w:firstRowFirstColumn="0" w:firstRowLastColumn="0" w:lastRowFirstColumn="0" w:lastRowLastColumn="0"/>
            </w:pPr>
            <w:r w:rsidRPr="0042063C">
              <w:rPr>
                <w:rFonts w:eastAsia="Calibri"/>
                <w:b/>
                <w:szCs w:val="18"/>
              </w:rPr>
              <w:t>Indicator scoring methodology</w:t>
            </w:r>
          </w:p>
        </w:tc>
      </w:tr>
      <w:tr w:rsidR="009A08C9" w:rsidRPr="008E62F5" w14:paraId="6DCD0832" w14:textId="77777777" w:rsidTr="00AF1B04">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AE3A885" w14:textId="77777777" w:rsidR="009A08C9" w:rsidRDefault="009A08C9" w:rsidP="00F5657F">
            <w:pPr>
              <w:pStyle w:val="INDICATORNUMBER"/>
              <w:rPr>
                <w:rStyle w:val="IntenseEmphasis"/>
                <w:b/>
                <w:i w:val="0"/>
                <w:iCs w:val="0"/>
                <w:color w:val="595959"/>
              </w:rPr>
            </w:pPr>
          </w:p>
        </w:tc>
        <w:tc>
          <w:tcPr>
            <w:tcW w:w="3261" w:type="dxa"/>
            <w:tcBorders>
              <w:top w:val="single" w:sz="4" w:space="0" w:color="595959" w:themeColor="text1" w:themeTint="A6"/>
              <w:bottom w:val="single" w:sz="4" w:space="0" w:color="595959" w:themeColor="text1" w:themeTint="A6"/>
            </w:tcBorders>
          </w:tcPr>
          <w:p w14:paraId="5AC4A538" w14:textId="77777777" w:rsidR="009A08C9" w:rsidRPr="0042063C" w:rsidRDefault="009A08C9" w:rsidP="00F5657F">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242" w:type="dxa"/>
            <w:tcBorders>
              <w:top w:val="single" w:sz="4" w:space="0" w:color="595959" w:themeColor="text1" w:themeTint="A6"/>
              <w:bottom w:val="single" w:sz="4" w:space="0" w:color="595959" w:themeColor="text1" w:themeTint="A6"/>
            </w:tcBorders>
          </w:tcPr>
          <w:p w14:paraId="45034A4F" w14:textId="77777777" w:rsidR="009A08C9" w:rsidRPr="008E62F5" w:rsidRDefault="009A08C9" w:rsidP="00F5657F">
            <w:pPr>
              <w:pStyle w:val="INDICATORTEXT"/>
              <w:cnfStyle w:val="000000000000" w:firstRow="0" w:lastRow="0" w:firstColumn="0" w:lastColumn="0" w:oddVBand="0" w:evenVBand="0" w:oddHBand="0" w:evenHBand="0" w:firstRowFirstColumn="0" w:firstRowLastColumn="0" w:lastRowFirstColumn="0" w:lastRowLastColumn="0"/>
            </w:pPr>
            <w:r w:rsidRPr="0042063C">
              <w:rPr>
                <w:b/>
                <w:szCs w:val="18"/>
              </w:rPr>
              <w:t>Level score</w:t>
            </w:r>
          </w:p>
        </w:tc>
        <w:tc>
          <w:tcPr>
            <w:tcW w:w="2587" w:type="dxa"/>
            <w:tcBorders>
              <w:top w:val="single" w:sz="4" w:space="0" w:color="595959" w:themeColor="text1" w:themeTint="A6"/>
              <w:bottom w:val="single" w:sz="4" w:space="0" w:color="595959" w:themeColor="text1" w:themeTint="A6"/>
            </w:tcBorders>
          </w:tcPr>
          <w:p w14:paraId="2A4680EF" w14:textId="77777777" w:rsidR="009A08C9" w:rsidRPr="008E62F5" w:rsidRDefault="009A08C9" w:rsidP="00F5657F">
            <w:pPr>
              <w:pStyle w:val="INDICATORTEXT"/>
              <w:cnfStyle w:val="000000000000" w:firstRow="0" w:lastRow="0" w:firstColumn="0" w:lastColumn="0" w:oddVBand="0" w:evenVBand="0" w:oddHBand="0" w:evenHBand="0" w:firstRowFirstColumn="0" w:firstRowLastColumn="0" w:lastRowFirstColumn="0" w:lastRowLastColumn="0"/>
            </w:pPr>
            <w:r>
              <w:rPr>
                <w:b/>
                <w:szCs w:val="18"/>
              </w:rPr>
              <w:t>Further Details</w:t>
            </w:r>
          </w:p>
        </w:tc>
      </w:tr>
      <w:tr w:rsidR="009A08C9" w14:paraId="364C1DDF" w14:textId="77777777" w:rsidTr="00AF1B04">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DC048EB" w14:textId="77777777" w:rsidR="009A08C9" w:rsidRDefault="009A08C9" w:rsidP="00F5657F">
            <w:pPr>
              <w:pStyle w:val="INDICATORNUMBER"/>
              <w:rPr>
                <w:rStyle w:val="IntenseEmphasis"/>
                <w:b/>
                <w:i w:val="0"/>
                <w:iCs w:val="0"/>
                <w:color w:val="595959"/>
              </w:rPr>
            </w:pPr>
          </w:p>
        </w:tc>
        <w:tc>
          <w:tcPr>
            <w:tcW w:w="3261" w:type="dxa"/>
            <w:tcBorders>
              <w:top w:val="single" w:sz="4" w:space="0" w:color="595959" w:themeColor="text1" w:themeTint="A6"/>
              <w:bottom w:val="single" w:sz="4" w:space="0" w:color="595959" w:themeColor="text1" w:themeTint="A6"/>
            </w:tcBorders>
          </w:tcPr>
          <w:p w14:paraId="04BA48CD" w14:textId="69C6DC72" w:rsidR="009A08C9" w:rsidRDefault="00B27786" w:rsidP="00F5657F">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w:t>
            </w:r>
            <w:r>
              <w:rPr>
                <w:rFonts w:eastAsia="Calibri"/>
                <w:szCs w:val="18"/>
              </w:rPr>
              <w:t xml:space="preserve">None of the above” </w:t>
            </w:r>
            <w:r w:rsidR="008D006D">
              <w:rPr>
                <w:rFonts w:eastAsia="Calibri"/>
                <w:szCs w:val="18"/>
              </w:rPr>
              <w:t xml:space="preserve">or “Other” </w:t>
            </w:r>
            <w:r>
              <w:rPr>
                <w:rFonts w:eastAsia="Calibri"/>
                <w:szCs w:val="18"/>
              </w:rPr>
              <w:t>selected in CM 01.1</w:t>
            </w:r>
          </w:p>
        </w:tc>
        <w:tc>
          <w:tcPr>
            <w:tcW w:w="2242" w:type="dxa"/>
            <w:tcBorders>
              <w:top w:val="single" w:sz="4" w:space="0" w:color="595959" w:themeColor="text1" w:themeTint="A6"/>
              <w:bottom w:val="single" w:sz="4" w:space="0" w:color="595959" w:themeColor="text1" w:themeTint="A6"/>
            </w:tcBorders>
          </w:tcPr>
          <w:p w14:paraId="79878376" w14:textId="77777777" w:rsidR="009A08C9" w:rsidRPr="0042063C" w:rsidRDefault="009A08C9" w:rsidP="00F5657F">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301F4B">
              <w:rPr>
                <w:rFonts w:ascii="Calibri" w:eastAsia="Calibri" w:hAnsi="Wingdings" w:cs="Times New Roman"/>
                <w:color w:val="808080"/>
                <w:kern w:val="24"/>
              </w:rPr>
              <w:sym w:font="Wingdings" w:char="F0A3"/>
            </w:r>
          </w:p>
        </w:tc>
        <w:tc>
          <w:tcPr>
            <w:tcW w:w="2587" w:type="dxa"/>
            <w:tcBorders>
              <w:top w:val="single" w:sz="4" w:space="0" w:color="595959" w:themeColor="text1" w:themeTint="A6"/>
              <w:bottom w:val="single" w:sz="4" w:space="0" w:color="595959" w:themeColor="text1" w:themeTint="A6"/>
            </w:tcBorders>
          </w:tcPr>
          <w:p w14:paraId="5ECB3F66" w14:textId="77777777" w:rsidR="009A08C9" w:rsidRDefault="009A08C9" w:rsidP="00F5657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9A08C9" w14:paraId="1C8B3813" w14:textId="77777777" w:rsidTr="00AF1B04">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2122CA7B" w14:textId="77777777" w:rsidR="009A08C9" w:rsidRDefault="009A08C9" w:rsidP="00F5657F">
            <w:pPr>
              <w:pStyle w:val="INDICATORNUMBER"/>
              <w:rPr>
                <w:rStyle w:val="IntenseEmphasis"/>
                <w:b/>
                <w:i w:val="0"/>
                <w:iCs w:val="0"/>
                <w:color w:val="595959"/>
              </w:rPr>
            </w:pPr>
          </w:p>
        </w:tc>
        <w:tc>
          <w:tcPr>
            <w:tcW w:w="3261" w:type="dxa"/>
            <w:tcBorders>
              <w:top w:val="single" w:sz="4" w:space="0" w:color="595959" w:themeColor="text1" w:themeTint="A6"/>
              <w:bottom w:val="single" w:sz="4" w:space="0" w:color="595959" w:themeColor="text1" w:themeTint="A6"/>
            </w:tcBorders>
          </w:tcPr>
          <w:p w14:paraId="4EBE9BB0" w14:textId="381D57EB" w:rsidR="009A08C9" w:rsidRDefault="00B27786" w:rsidP="00F5657F">
            <w:pPr>
              <w:pStyle w:val="INDICATORTEXT"/>
              <w:spacing w:after="80"/>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One option selected</w:t>
            </w:r>
            <w:r w:rsidR="004B1DF1">
              <w:rPr>
                <w:rFonts w:eastAsia="Calibri"/>
                <w:szCs w:val="18"/>
              </w:rPr>
              <w:t xml:space="preserve"> </w:t>
            </w:r>
            <w:r>
              <w:rPr>
                <w:rFonts w:eastAsia="Calibri"/>
                <w:szCs w:val="18"/>
              </w:rPr>
              <w:t>from CM 01.1</w:t>
            </w:r>
          </w:p>
        </w:tc>
        <w:tc>
          <w:tcPr>
            <w:tcW w:w="2242" w:type="dxa"/>
            <w:tcBorders>
              <w:top w:val="single" w:sz="4" w:space="0" w:color="595959" w:themeColor="text1" w:themeTint="A6"/>
              <w:bottom w:val="single" w:sz="4" w:space="0" w:color="595959" w:themeColor="text1" w:themeTint="A6"/>
            </w:tcBorders>
          </w:tcPr>
          <w:p w14:paraId="016781F6" w14:textId="77777777" w:rsidR="009A08C9" w:rsidRPr="00301F4B" w:rsidRDefault="009A08C9" w:rsidP="00F5657F">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p>
        </w:tc>
        <w:tc>
          <w:tcPr>
            <w:tcW w:w="2587" w:type="dxa"/>
            <w:tcBorders>
              <w:top w:val="single" w:sz="4" w:space="0" w:color="595959" w:themeColor="text1" w:themeTint="A6"/>
              <w:bottom w:val="single" w:sz="4" w:space="0" w:color="595959" w:themeColor="text1" w:themeTint="A6"/>
            </w:tcBorders>
          </w:tcPr>
          <w:p w14:paraId="7AF177BB" w14:textId="77777777" w:rsidR="009A08C9" w:rsidRDefault="009A08C9" w:rsidP="00F5657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9A08C9" w14:paraId="7B52E58D" w14:textId="77777777" w:rsidTr="00AF1B04">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23F2E893" w14:textId="77777777" w:rsidR="009A08C9" w:rsidRDefault="009A08C9" w:rsidP="00F5657F">
            <w:pPr>
              <w:pStyle w:val="INDICATORNUMBER"/>
              <w:rPr>
                <w:rStyle w:val="IntenseEmphasis"/>
                <w:b/>
                <w:i w:val="0"/>
                <w:iCs w:val="0"/>
                <w:color w:val="595959"/>
              </w:rPr>
            </w:pPr>
          </w:p>
        </w:tc>
        <w:tc>
          <w:tcPr>
            <w:tcW w:w="3261" w:type="dxa"/>
            <w:tcBorders>
              <w:top w:val="single" w:sz="4" w:space="0" w:color="595959" w:themeColor="text1" w:themeTint="A6"/>
              <w:bottom w:val="single" w:sz="4" w:space="0" w:color="595959" w:themeColor="text1" w:themeTint="A6"/>
            </w:tcBorders>
          </w:tcPr>
          <w:p w14:paraId="38D127AB" w14:textId="536F9770" w:rsidR="009A08C9" w:rsidRDefault="00B27786">
            <w:pPr>
              <w:pStyle w:val="INDICATORTEXT"/>
              <w:spacing w:after="80"/>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Two options selected</w:t>
            </w:r>
            <w:r w:rsidR="004B1DF1">
              <w:rPr>
                <w:rFonts w:eastAsia="Calibri"/>
                <w:szCs w:val="18"/>
              </w:rPr>
              <w:t xml:space="preserve"> </w:t>
            </w:r>
            <w:r>
              <w:rPr>
                <w:rFonts w:eastAsia="Calibri"/>
                <w:szCs w:val="18"/>
              </w:rPr>
              <w:t>from CM 01.1</w:t>
            </w:r>
          </w:p>
        </w:tc>
        <w:tc>
          <w:tcPr>
            <w:tcW w:w="2242" w:type="dxa"/>
            <w:tcBorders>
              <w:top w:val="single" w:sz="4" w:space="0" w:color="595959" w:themeColor="text1" w:themeTint="A6"/>
              <w:bottom w:val="single" w:sz="4" w:space="0" w:color="595959" w:themeColor="text1" w:themeTint="A6"/>
            </w:tcBorders>
          </w:tcPr>
          <w:p w14:paraId="4AEBA3E9" w14:textId="77777777" w:rsidR="009A08C9" w:rsidRPr="00301F4B" w:rsidRDefault="009A08C9" w:rsidP="00F5657F">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p>
        </w:tc>
        <w:tc>
          <w:tcPr>
            <w:tcW w:w="2587" w:type="dxa"/>
            <w:tcBorders>
              <w:top w:val="single" w:sz="4" w:space="0" w:color="595959" w:themeColor="text1" w:themeTint="A6"/>
              <w:bottom w:val="single" w:sz="4" w:space="0" w:color="595959" w:themeColor="text1" w:themeTint="A6"/>
            </w:tcBorders>
          </w:tcPr>
          <w:p w14:paraId="4CFC04D9" w14:textId="77777777" w:rsidR="009A08C9" w:rsidRDefault="009A08C9" w:rsidP="00F5657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80B4BFF" w14:textId="199A03AE" w:rsidR="00E31183" w:rsidRDefault="00E31183" w:rsidP="00E31183"/>
    <w:tbl>
      <w:tblPr>
        <w:tblStyle w:val="SubSectionMISCTableMANDATORY1"/>
        <w:tblW w:w="9072" w:type="dxa"/>
        <w:tblInd w:w="-5" w:type="dxa"/>
        <w:tblLayout w:type="fixed"/>
        <w:tblLook w:val="06A0" w:firstRow="1" w:lastRow="0" w:firstColumn="1" w:lastColumn="0" w:noHBand="1" w:noVBand="1"/>
      </w:tblPr>
      <w:tblGrid>
        <w:gridCol w:w="1985"/>
        <w:gridCol w:w="7087"/>
      </w:tblGrid>
      <w:tr w:rsidR="00BF739E" w:rsidRPr="00946B8A" w14:paraId="7C6A655C" w14:textId="77777777" w:rsidTr="0059097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985" w:type="dxa"/>
            <w:tcBorders>
              <w:top w:val="single" w:sz="4" w:space="0" w:color="595959"/>
              <w:left w:val="single" w:sz="4" w:space="0" w:color="595959"/>
              <w:bottom w:val="single" w:sz="4" w:space="0" w:color="595959"/>
            </w:tcBorders>
            <w:shd w:val="clear" w:color="auto" w:fill="595959" w:themeFill="text1" w:themeFillTint="A6"/>
          </w:tcPr>
          <w:p w14:paraId="1609AE28" w14:textId="77777777" w:rsidR="00BF739E" w:rsidRPr="00B86219" w:rsidRDefault="00BF739E" w:rsidP="00F5657F">
            <w:pPr>
              <w:widowControl/>
              <w:autoSpaceDE/>
              <w:autoSpaceDN/>
              <w:adjustRightInd/>
              <w:spacing w:before="60" w:after="120" w:line="240" w:lineRule="auto"/>
              <w:rPr>
                <w:b/>
                <w:color w:val="0050A6"/>
              </w:rPr>
            </w:pPr>
            <w:r w:rsidRPr="00B86219">
              <w:rPr>
                <w:b/>
                <w:bCs/>
                <w:iCs/>
              </w:rPr>
              <w:t>CM 01</w:t>
            </w:r>
          </w:p>
        </w:tc>
        <w:tc>
          <w:tcPr>
            <w:tcW w:w="7087" w:type="dxa"/>
            <w:tcBorders>
              <w:top w:val="single" w:sz="4" w:space="0" w:color="595959"/>
              <w:bottom w:val="single" w:sz="4" w:space="0" w:color="595959"/>
              <w:right w:val="single" w:sz="4" w:space="0" w:color="595959"/>
            </w:tcBorders>
            <w:shd w:val="clear" w:color="auto" w:fill="7F7F7F" w:themeFill="text1" w:themeFillTint="80"/>
          </w:tcPr>
          <w:p w14:paraId="0C6AE89C" w14:textId="77777777" w:rsidR="00BF739E" w:rsidRPr="00946B8A" w:rsidRDefault="00BF739E" w:rsidP="00F5657F">
            <w:pPr>
              <w:widowControl/>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rPr>
            </w:pPr>
            <w:r w:rsidRPr="00946B8A">
              <w:rPr>
                <w:b/>
                <w:bCs/>
                <w:iCs/>
              </w:rPr>
              <w:t>DEFINITIONS</w:t>
            </w:r>
          </w:p>
        </w:tc>
      </w:tr>
      <w:tr w:rsidR="00BF739E" w:rsidRPr="00946B8A" w14:paraId="2D3E2128" w14:textId="77777777" w:rsidTr="00AF1B04">
        <w:tc>
          <w:tcPr>
            <w:cnfStyle w:val="001000000000" w:firstRow="0" w:lastRow="0" w:firstColumn="1" w:lastColumn="0" w:oddVBand="0" w:evenVBand="0" w:oddHBand="0" w:evenHBand="0" w:firstRowFirstColumn="0" w:firstRowLastColumn="0" w:lastRowFirstColumn="0" w:lastRowLastColumn="0"/>
            <w:tcW w:w="1985" w:type="dxa"/>
            <w:tcBorders>
              <w:top w:val="single" w:sz="4" w:space="0" w:color="595959"/>
              <w:left w:val="single" w:sz="4" w:space="0" w:color="595959"/>
            </w:tcBorders>
          </w:tcPr>
          <w:p w14:paraId="18BF7F92" w14:textId="77777777" w:rsidR="00BF739E" w:rsidRPr="00946B8A" w:rsidRDefault="00BF739E" w:rsidP="00F5657F">
            <w:pPr>
              <w:widowControl/>
              <w:autoSpaceDE/>
              <w:autoSpaceDN/>
              <w:adjustRightInd/>
              <w:spacing w:before="80" w:after="120" w:line="240" w:lineRule="auto"/>
              <w:rPr>
                <w:b/>
                <w:bCs/>
                <w:color w:val="595959"/>
                <w:sz w:val="18"/>
                <w:szCs w:val="18"/>
              </w:rPr>
            </w:pPr>
            <w:r w:rsidRPr="00946B8A">
              <w:rPr>
                <w:b/>
                <w:bCs/>
                <w:color w:val="595959"/>
                <w:sz w:val="18"/>
                <w:szCs w:val="18"/>
              </w:rPr>
              <w:t>Independent assurance by a third party</w:t>
            </w:r>
          </w:p>
        </w:tc>
        <w:tc>
          <w:tcPr>
            <w:tcW w:w="7087" w:type="dxa"/>
            <w:tcBorders>
              <w:top w:val="single" w:sz="4" w:space="0" w:color="595959"/>
              <w:right w:val="single" w:sz="4" w:space="0" w:color="595959"/>
            </w:tcBorders>
          </w:tcPr>
          <w:p w14:paraId="058DD557" w14:textId="77777777" w:rsidR="00BF739E" w:rsidRPr="00946B8A" w:rsidRDefault="00BF739E" w:rsidP="00F5657F">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946B8A">
              <w:rPr>
                <w:bCs/>
                <w:color w:val="595959"/>
                <w:sz w:val="18"/>
                <w:szCs w:val="18"/>
              </w:rPr>
              <w:t>Assurance engagements conducted by independent third parties, following an assurance standard and resulting in a public conclusion over the reliability of the data reported.</w:t>
            </w:r>
          </w:p>
        </w:tc>
      </w:tr>
      <w:tr w:rsidR="00BF739E" w:rsidRPr="00946B8A" w14:paraId="0E6C1254" w14:textId="77777777" w:rsidTr="00AF1B04">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438AB800" w14:textId="77777777" w:rsidR="00BF739E" w:rsidRPr="00946B8A" w:rsidRDefault="00BF739E" w:rsidP="00F5657F">
            <w:pPr>
              <w:widowControl/>
              <w:autoSpaceDE/>
              <w:autoSpaceDN/>
              <w:adjustRightInd/>
              <w:spacing w:before="80" w:after="120" w:line="240" w:lineRule="auto"/>
              <w:rPr>
                <w:b/>
                <w:bCs/>
                <w:color w:val="595959"/>
                <w:sz w:val="18"/>
                <w:szCs w:val="18"/>
              </w:rPr>
            </w:pPr>
            <w:r w:rsidRPr="00946B8A">
              <w:rPr>
                <w:b/>
                <w:bCs/>
                <w:color w:val="595959"/>
                <w:sz w:val="18"/>
                <w:szCs w:val="18"/>
              </w:rPr>
              <w:t>Internal verification/review</w:t>
            </w:r>
          </w:p>
        </w:tc>
        <w:tc>
          <w:tcPr>
            <w:tcW w:w="7087" w:type="dxa"/>
            <w:tcBorders>
              <w:right w:val="single" w:sz="4" w:space="0" w:color="595959"/>
            </w:tcBorders>
          </w:tcPr>
          <w:p w14:paraId="3BC1A1E1"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946B8A">
              <w:rPr>
                <w:bCs/>
                <w:color w:val="595959"/>
                <w:sz w:val="18"/>
                <w:szCs w:val="18"/>
              </w:rPr>
              <w:t>Senior staff, the board, a particular department within the organisation or a working group have reviewed certain/all PRI responses before they are submitted.</w:t>
            </w:r>
          </w:p>
        </w:tc>
      </w:tr>
      <w:tr w:rsidR="00BF739E" w:rsidRPr="00946B8A" w14:paraId="32AB3558" w14:textId="77777777" w:rsidTr="00AF1B04">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6307CEF8" w14:textId="77777777" w:rsidR="00BF739E" w:rsidRPr="00946B8A" w:rsidRDefault="00BF739E" w:rsidP="00F5657F">
            <w:pPr>
              <w:widowControl/>
              <w:autoSpaceDE/>
              <w:autoSpaceDN/>
              <w:adjustRightInd/>
              <w:spacing w:before="80" w:after="120" w:line="240" w:lineRule="auto"/>
              <w:rPr>
                <w:b/>
                <w:bCs/>
                <w:color w:val="595959"/>
                <w:sz w:val="18"/>
                <w:szCs w:val="18"/>
              </w:rPr>
            </w:pPr>
            <w:r w:rsidRPr="00946B8A">
              <w:rPr>
                <w:b/>
                <w:bCs/>
                <w:color w:val="595959"/>
                <w:sz w:val="18"/>
                <w:szCs w:val="18"/>
              </w:rPr>
              <w:t>Independent process assurance by a third party</w:t>
            </w:r>
          </w:p>
        </w:tc>
        <w:tc>
          <w:tcPr>
            <w:tcW w:w="7087" w:type="dxa"/>
            <w:tcBorders>
              <w:right w:val="single" w:sz="4" w:space="0" w:color="595959"/>
            </w:tcBorders>
          </w:tcPr>
          <w:p w14:paraId="3D9BF19C"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946B8A">
              <w:rPr>
                <w:bCs/>
                <w:color w:val="595959"/>
                <w:sz w:val="18"/>
                <w:szCs w:val="18"/>
              </w:rPr>
              <w:t>Typically takes two forms:</w:t>
            </w:r>
          </w:p>
          <w:p w14:paraId="2290CEA2" w14:textId="77777777" w:rsidR="00BF739E" w:rsidRPr="00946B8A" w:rsidRDefault="00BF739E" w:rsidP="00F5657F">
            <w:pPr>
              <w:widowControl/>
              <w:numPr>
                <w:ilvl w:val="0"/>
                <w:numId w:val="48"/>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rFonts w:cs="Times New Roman"/>
                <w:bCs/>
                <w:color w:val="595959"/>
                <w:sz w:val="18"/>
                <w:szCs w:val="18"/>
              </w:rPr>
            </w:pPr>
            <w:r w:rsidRPr="00946B8A">
              <w:rPr>
                <w:rFonts w:cs="Times New Roman"/>
                <w:bCs/>
                <w:color w:val="595959"/>
                <w:sz w:val="18"/>
                <w:szCs w:val="18"/>
              </w:rPr>
              <w:t>Audits conducted by independent third parties, following an assurance standard which are designed to give management confidence that sufficient controls are in place to ensure responsible investment policies are followed (no statement is made over data quality, and usually no public statement is made).</w:t>
            </w:r>
          </w:p>
          <w:p w14:paraId="2853D1FA" w14:textId="77777777" w:rsidR="00BF739E" w:rsidRPr="00946B8A" w:rsidRDefault="00BF739E" w:rsidP="00F5657F">
            <w:pPr>
              <w:widowControl/>
              <w:numPr>
                <w:ilvl w:val="0"/>
                <w:numId w:val="48"/>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rFonts w:cs="Times New Roman"/>
                <w:bCs/>
                <w:color w:val="595959"/>
                <w:sz w:val="18"/>
                <w:szCs w:val="18"/>
              </w:rPr>
            </w:pPr>
            <w:r w:rsidRPr="00946B8A">
              <w:rPr>
                <w:rFonts w:cs="Times New Roman"/>
                <w:bCs/>
                <w:color w:val="595959"/>
                <w:sz w:val="18"/>
                <w:szCs w:val="18"/>
              </w:rPr>
              <w:t>Audits conducted by independent third parties which are designed to give confidence to clients in outsourced services, such as investment management (no statement is made over data quality, and usually no public statement is made).</w:t>
            </w:r>
          </w:p>
        </w:tc>
      </w:tr>
      <w:tr w:rsidR="00BF739E" w:rsidRPr="00946B8A" w14:paraId="65D90274" w14:textId="77777777" w:rsidTr="00AF1B04">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6D2A3C6B" w14:textId="77777777" w:rsidR="00BF739E" w:rsidRPr="00946B8A" w:rsidRDefault="00BF739E" w:rsidP="00F5657F">
            <w:pPr>
              <w:widowControl/>
              <w:autoSpaceDE/>
              <w:autoSpaceDN/>
              <w:adjustRightInd/>
              <w:spacing w:before="80" w:after="120" w:line="240" w:lineRule="auto"/>
              <w:rPr>
                <w:b/>
                <w:bCs/>
                <w:color w:val="595959"/>
                <w:sz w:val="18"/>
                <w:szCs w:val="18"/>
              </w:rPr>
            </w:pPr>
            <w:r w:rsidRPr="00946B8A">
              <w:rPr>
                <w:b/>
                <w:bCs/>
                <w:color w:val="595959"/>
                <w:sz w:val="18"/>
                <w:szCs w:val="18"/>
              </w:rPr>
              <w:t>Internal process assurance</w:t>
            </w:r>
          </w:p>
        </w:tc>
        <w:tc>
          <w:tcPr>
            <w:tcW w:w="7087" w:type="dxa"/>
            <w:tcBorders>
              <w:right w:val="single" w:sz="4" w:space="0" w:color="595959"/>
            </w:tcBorders>
          </w:tcPr>
          <w:p w14:paraId="085CD1B5"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946B8A">
              <w:rPr>
                <w:bCs/>
                <w:color w:val="595959"/>
                <w:sz w:val="18"/>
                <w:szCs w:val="18"/>
              </w:rPr>
              <w:t>Assurance conducted by an internal auditor to an appropriate assurance standard (e.g. The International Standards for the internal audit profession from the Global Institute of Internal Auditors).</w:t>
            </w:r>
          </w:p>
          <w:p w14:paraId="6BE5B18B" w14:textId="6A9A5CC5"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946B8A">
              <w:rPr>
                <w:bCs/>
                <w:color w:val="595959"/>
                <w:sz w:val="18"/>
                <w:szCs w:val="18"/>
              </w:rPr>
              <w:t xml:space="preserve">Designed to give independent (in that the auditor is removed from the process) assurance that an organisation's risk management, governance and internal control processes are operating effectively. It is fundamentally concerned with evaluating an organisation’s management of risk. For </w:t>
            </w:r>
            <w:r w:rsidR="00E72601" w:rsidRPr="00946B8A">
              <w:rPr>
                <w:bCs/>
                <w:color w:val="595959"/>
                <w:sz w:val="18"/>
                <w:szCs w:val="18"/>
              </w:rPr>
              <w:t>example,</w:t>
            </w:r>
            <w:r w:rsidRPr="00946B8A">
              <w:rPr>
                <w:bCs/>
                <w:color w:val="595959"/>
                <w:sz w:val="18"/>
                <w:szCs w:val="18"/>
              </w:rPr>
              <w:t xml:space="preserve"> an internal auditor will assess the quality of risk management processes, systems of internal control and corporate governance processes and report to the management/the board. For more </w:t>
            </w:r>
            <w:r w:rsidR="00E72601" w:rsidRPr="00946B8A">
              <w:rPr>
                <w:bCs/>
                <w:color w:val="595959"/>
                <w:sz w:val="18"/>
                <w:szCs w:val="18"/>
              </w:rPr>
              <w:t>information,</w:t>
            </w:r>
            <w:r w:rsidRPr="00946B8A">
              <w:rPr>
                <w:bCs/>
                <w:color w:val="595959"/>
                <w:sz w:val="18"/>
                <w:szCs w:val="18"/>
              </w:rPr>
              <w:t xml:space="preserve"> see </w:t>
            </w:r>
            <w:hyperlink r:id="rId29" w:history="1">
              <w:r w:rsidRPr="00946B8A">
                <w:rPr>
                  <w:color w:val="0563C1"/>
                  <w:sz w:val="18"/>
                  <w:szCs w:val="18"/>
                  <w:u w:val="single"/>
                </w:rPr>
                <w:t>www.iia.org.uk</w:t>
              </w:r>
            </w:hyperlink>
            <w:r w:rsidRPr="00946B8A">
              <w:rPr>
                <w:sz w:val="18"/>
                <w:szCs w:val="18"/>
              </w:rPr>
              <w:t>.</w:t>
            </w:r>
          </w:p>
        </w:tc>
      </w:tr>
      <w:tr w:rsidR="00BF739E" w:rsidRPr="00946B8A" w14:paraId="1D85EB54" w14:textId="77777777" w:rsidTr="00AF1B04">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513FF7C7" w14:textId="77777777" w:rsidR="00BF739E" w:rsidRPr="00946B8A" w:rsidRDefault="00BF739E" w:rsidP="00F5657F">
            <w:pPr>
              <w:widowControl/>
              <w:autoSpaceDE/>
              <w:autoSpaceDN/>
              <w:adjustRightInd/>
              <w:spacing w:before="80" w:after="120" w:line="240" w:lineRule="auto"/>
              <w:rPr>
                <w:b/>
                <w:bCs/>
                <w:color w:val="595959"/>
                <w:sz w:val="18"/>
                <w:szCs w:val="18"/>
              </w:rPr>
            </w:pPr>
            <w:r w:rsidRPr="00946B8A">
              <w:rPr>
                <w:b/>
                <w:bCs/>
                <w:color w:val="595959"/>
                <w:sz w:val="18"/>
                <w:szCs w:val="18"/>
              </w:rPr>
              <w:t>RI Certification or labelling scheme</w:t>
            </w:r>
          </w:p>
        </w:tc>
        <w:tc>
          <w:tcPr>
            <w:tcW w:w="7087" w:type="dxa"/>
            <w:tcBorders>
              <w:right w:val="single" w:sz="4" w:space="0" w:color="595959"/>
            </w:tcBorders>
          </w:tcPr>
          <w:p w14:paraId="1E116CC1"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946B8A">
              <w:rPr>
                <w:bCs/>
                <w:color w:val="595959"/>
                <w:sz w:val="18"/>
                <w:szCs w:val="18"/>
              </w:rPr>
              <w:t>Organisation or fund level labels or certifications, such as the Luxembourg Fund Labelling Agency (LuxFLAG), or those provided by sustainability initiatives.</w:t>
            </w:r>
          </w:p>
        </w:tc>
      </w:tr>
      <w:tr w:rsidR="00BF739E" w:rsidRPr="00946B8A" w14:paraId="43674821" w14:textId="77777777" w:rsidTr="00AF1B04">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35A1A65F" w14:textId="77777777" w:rsidR="00BF739E" w:rsidRPr="00946B8A" w:rsidRDefault="00BF739E" w:rsidP="00F5657F">
            <w:pPr>
              <w:widowControl/>
              <w:autoSpaceDE/>
              <w:autoSpaceDN/>
              <w:adjustRightInd/>
              <w:spacing w:before="80" w:after="120" w:line="240" w:lineRule="auto"/>
              <w:outlineLvl w:val="3"/>
              <w:rPr>
                <w:rFonts w:cs="Times New Roman"/>
                <w:b/>
                <w:szCs w:val="24"/>
              </w:rPr>
            </w:pPr>
            <w:r w:rsidRPr="00946B8A">
              <w:rPr>
                <w:b/>
                <w:bCs/>
                <w:color w:val="595959"/>
                <w:sz w:val="18"/>
                <w:szCs w:val="18"/>
              </w:rPr>
              <w:lastRenderedPageBreak/>
              <w:t>Independent/third party assurance over a public report</w:t>
            </w:r>
          </w:p>
        </w:tc>
        <w:tc>
          <w:tcPr>
            <w:tcW w:w="7087" w:type="dxa"/>
            <w:tcBorders>
              <w:right w:val="single" w:sz="4" w:space="0" w:color="595959"/>
            </w:tcBorders>
          </w:tcPr>
          <w:p w14:paraId="15784E79"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946B8A">
              <w:rPr>
                <w:bCs/>
                <w:color w:val="595959"/>
                <w:sz w:val="18"/>
                <w:szCs w:val="18"/>
              </w:rPr>
              <w:t xml:space="preserve">Evidence of a third party assurance engagement, where a public conclusion was made over the reliability of another form of RI reporting (excluding PRI Transparency Reports), typically a CSR, RI, Sustainability or Integrated Report. </w:t>
            </w:r>
          </w:p>
        </w:tc>
      </w:tr>
      <w:tr w:rsidR="00BF739E" w:rsidRPr="00946B8A" w14:paraId="30C8CA6E" w14:textId="77777777" w:rsidTr="00AF1B04">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6C470176" w14:textId="77777777" w:rsidR="00BF739E" w:rsidRPr="00946B8A" w:rsidRDefault="00BF739E" w:rsidP="00F5657F">
            <w:pPr>
              <w:widowControl/>
              <w:autoSpaceDE/>
              <w:autoSpaceDN/>
              <w:adjustRightInd/>
              <w:spacing w:before="80" w:after="120" w:line="240" w:lineRule="auto"/>
              <w:outlineLvl w:val="3"/>
              <w:rPr>
                <w:b/>
                <w:bCs/>
                <w:color w:val="595959"/>
                <w:sz w:val="18"/>
                <w:szCs w:val="18"/>
              </w:rPr>
            </w:pPr>
            <w:r w:rsidRPr="00946B8A">
              <w:rPr>
                <w:b/>
                <w:bCs/>
                <w:color w:val="595959"/>
                <w:sz w:val="18"/>
                <w:szCs w:val="18"/>
              </w:rPr>
              <w:t>External/third party ESG audit of holdings</w:t>
            </w:r>
          </w:p>
        </w:tc>
        <w:tc>
          <w:tcPr>
            <w:tcW w:w="7087" w:type="dxa"/>
            <w:tcBorders>
              <w:right w:val="single" w:sz="4" w:space="0" w:color="595959"/>
            </w:tcBorders>
          </w:tcPr>
          <w:p w14:paraId="7B100626" w14:textId="77777777" w:rsidR="00BF739E" w:rsidRPr="00946B8A" w:rsidRDefault="00BF739E" w:rsidP="00F5657F">
            <w:pPr>
              <w:tabs>
                <w:tab w:val="left" w:pos="3369"/>
              </w:tabs>
              <w:spacing w:before="6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946B8A">
              <w:rPr>
                <w:bCs/>
                <w:color w:val="595959"/>
                <w:sz w:val="18"/>
                <w:szCs w:val="18"/>
              </w:rPr>
              <w:t>Investors that seek to understand the ESG characteristics of the companies they are holding and undertake assurance. Typically, the assurance is over the investors own processes for collecting, calculating and/or presenting data.</w:t>
            </w:r>
          </w:p>
        </w:tc>
      </w:tr>
      <w:tr w:rsidR="00BF739E" w:rsidRPr="00946B8A" w14:paraId="2B2D5B22" w14:textId="77777777" w:rsidTr="00AF1B04">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220AA3B9" w14:textId="77777777" w:rsidR="00BF739E" w:rsidRPr="00946B8A" w:rsidRDefault="00BF739E" w:rsidP="00F5657F">
            <w:pPr>
              <w:widowControl/>
              <w:autoSpaceDE/>
              <w:autoSpaceDN/>
              <w:adjustRightInd/>
              <w:spacing w:before="80" w:after="120" w:line="240" w:lineRule="auto"/>
              <w:outlineLvl w:val="3"/>
              <w:rPr>
                <w:b/>
                <w:bCs/>
                <w:color w:val="595959"/>
                <w:sz w:val="18"/>
                <w:szCs w:val="18"/>
              </w:rPr>
            </w:pPr>
            <w:r w:rsidRPr="00946B8A">
              <w:rPr>
                <w:b/>
                <w:bCs/>
                <w:color w:val="595959"/>
                <w:sz w:val="18"/>
                <w:szCs w:val="18"/>
              </w:rPr>
              <w:t>Level of Assurance Sought</w:t>
            </w:r>
          </w:p>
        </w:tc>
        <w:tc>
          <w:tcPr>
            <w:tcW w:w="7087" w:type="dxa"/>
            <w:tcBorders>
              <w:right w:val="single" w:sz="4" w:space="0" w:color="595959"/>
            </w:tcBorders>
          </w:tcPr>
          <w:p w14:paraId="0D37A7CF" w14:textId="31693BBE"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946B8A">
              <w:rPr>
                <w:bCs/>
                <w:color w:val="595959"/>
                <w:sz w:val="18"/>
                <w:szCs w:val="18"/>
              </w:rPr>
              <w:t xml:space="preserve">There are often two different types of assurance engagement. For </w:t>
            </w:r>
            <w:r w:rsidR="00E72601" w:rsidRPr="00946B8A">
              <w:rPr>
                <w:bCs/>
                <w:color w:val="595959"/>
                <w:sz w:val="18"/>
                <w:szCs w:val="18"/>
              </w:rPr>
              <w:t>example,</w:t>
            </w:r>
            <w:r w:rsidRPr="00946B8A">
              <w:rPr>
                <w:bCs/>
                <w:color w:val="595959"/>
                <w:sz w:val="18"/>
                <w:szCs w:val="18"/>
              </w:rPr>
              <w:t xml:space="preserve"> ISAE3000 uses ‘limited assurance’ and ‘reasonable assurance’ and AA1000 uses ‘high’ and ‘moderate’ levels of assurance.</w:t>
            </w:r>
          </w:p>
        </w:tc>
      </w:tr>
      <w:tr w:rsidR="00BF739E" w:rsidRPr="00946B8A" w14:paraId="62C6612B" w14:textId="77777777" w:rsidTr="00AF1B04">
        <w:tc>
          <w:tcPr>
            <w:cnfStyle w:val="001000000000" w:firstRow="0" w:lastRow="0" w:firstColumn="1" w:lastColumn="0" w:oddVBand="0" w:evenVBand="0" w:oddHBand="0" w:evenHBand="0" w:firstRowFirstColumn="0" w:firstRowLastColumn="0" w:lastRowFirstColumn="0" w:lastRowLastColumn="0"/>
            <w:tcW w:w="9072" w:type="dxa"/>
            <w:gridSpan w:val="2"/>
            <w:tcBorders>
              <w:left w:val="single" w:sz="4" w:space="0" w:color="595959"/>
              <w:right w:val="single" w:sz="4" w:space="0" w:color="595959"/>
            </w:tcBorders>
          </w:tcPr>
          <w:p w14:paraId="060E0444" w14:textId="77777777" w:rsidR="00BF739E" w:rsidRPr="00946B8A" w:rsidRDefault="00BF739E" w:rsidP="00F5657F">
            <w:pPr>
              <w:spacing w:before="80" w:after="120" w:line="240" w:lineRule="auto"/>
              <w:rPr>
                <w:bCs/>
                <w:szCs w:val="18"/>
              </w:rPr>
            </w:pPr>
            <w:r w:rsidRPr="00946B8A">
              <w:rPr>
                <w:b/>
                <w:bCs/>
                <w:color w:val="595959"/>
                <w:sz w:val="18"/>
                <w:szCs w:val="18"/>
              </w:rPr>
              <w:t>What PRI does NOT consider relevant</w:t>
            </w:r>
          </w:p>
        </w:tc>
      </w:tr>
      <w:tr w:rsidR="00BF739E" w:rsidRPr="00946B8A" w14:paraId="1AA07CE8" w14:textId="77777777" w:rsidTr="00AF1B04">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6F8A9EDC" w14:textId="77777777" w:rsidR="00BF739E" w:rsidRPr="00946B8A" w:rsidRDefault="00BF739E" w:rsidP="00F5657F">
            <w:pPr>
              <w:widowControl/>
              <w:autoSpaceDE/>
              <w:autoSpaceDN/>
              <w:adjustRightInd/>
              <w:spacing w:before="80" w:after="120" w:line="240" w:lineRule="auto"/>
              <w:rPr>
                <w:b/>
                <w:bCs/>
                <w:color w:val="595959"/>
                <w:sz w:val="18"/>
                <w:szCs w:val="18"/>
              </w:rPr>
            </w:pPr>
            <w:r w:rsidRPr="00946B8A">
              <w:rPr>
                <w:b/>
                <w:bCs/>
                <w:color w:val="595959"/>
                <w:sz w:val="18"/>
                <w:szCs w:val="18"/>
              </w:rPr>
              <w:t>Third party assistance in the preparation of data</w:t>
            </w:r>
          </w:p>
        </w:tc>
        <w:tc>
          <w:tcPr>
            <w:tcW w:w="7087" w:type="dxa"/>
            <w:tcBorders>
              <w:right w:val="single" w:sz="4" w:space="0" w:color="595959"/>
            </w:tcBorders>
          </w:tcPr>
          <w:p w14:paraId="33FD61DF"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946B8A">
              <w:rPr>
                <w:bCs/>
                <w:color w:val="595959"/>
                <w:sz w:val="18"/>
                <w:szCs w:val="18"/>
              </w:rPr>
              <w:t>A consultant helped to compile the reporting (audit standards typically preclude the preparer of any report from auditing it, as they are no longer independent).</w:t>
            </w:r>
          </w:p>
        </w:tc>
      </w:tr>
      <w:tr w:rsidR="00BF739E" w:rsidRPr="00946B8A" w14:paraId="25C3677A" w14:textId="77777777" w:rsidTr="00AF1B04">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19E4A268" w14:textId="77777777" w:rsidR="00BF739E" w:rsidRPr="00946B8A" w:rsidRDefault="00BF739E" w:rsidP="00F5657F">
            <w:pPr>
              <w:widowControl/>
              <w:autoSpaceDE/>
              <w:autoSpaceDN/>
              <w:adjustRightInd/>
              <w:spacing w:before="80" w:after="120" w:line="240" w:lineRule="auto"/>
              <w:rPr>
                <w:b/>
                <w:bCs/>
                <w:color w:val="595959"/>
                <w:sz w:val="18"/>
                <w:szCs w:val="18"/>
              </w:rPr>
            </w:pPr>
            <w:r w:rsidRPr="00946B8A">
              <w:rPr>
                <w:b/>
                <w:bCs/>
                <w:color w:val="595959"/>
                <w:sz w:val="18"/>
                <w:szCs w:val="18"/>
              </w:rPr>
              <w:t>Receipt of data from a third party</w:t>
            </w:r>
          </w:p>
        </w:tc>
        <w:tc>
          <w:tcPr>
            <w:tcW w:w="7087" w:type="dxa"/>
            <w:tcBorders>
              <w:right w:val="single" w:sz="4" w:space="0" w:color="595959"/>
            </w:tcBorders>
          </w:tcPr>
          <w:p w14:paraId="73372640" w14:textId="77777777" w:rsidR="00BF739E" w:rsidRPr="00946B8A" w:rsidRDefault="00BF739E" w:rsidP="00F5657F">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946B8A">
              <w:rPr>
                <w:bCs/>
                <w:color w:val="595959"/>
                <w:sz w:val="18"/>
                <w:szCs w:val="18"/>
              </w:rPr>
              <w:t>Some or all of the data had been received from a third party (e.g. a voting provider).</w:t>
            </w:r>
          </w:p>
        </w:tc>
      </w:tr>
    </w:tbl>
    <w:p w14:paraId="448BE9FA" w14:textId="77777777" w:rsidR="00946B8A" w:rsidRDefault="00946B8A" w:rsidP="00E31183"/>
    <w:p w14:paraId="1A34E72F" w14:textId="77777777" w:rsidR="0017700B" w:rsidRPr="00E31183" w:rsidRDefault="0017700B" w:rsidP="00E31183">
      <w:pPr>
        <w:sectPr w:rsidR="0017700B" w:rsidRPr="00E31183" w:rsidSect="009175D1">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151247" w14:paraId="4A648F25" w14:textId="77777777" w:rsidTr="00507595">
        <w:trPr>
          <w:cnfStyle w:val="100000000000" w:firstRow="1" w:lastRow="0" w:firstColumn="0" w:lastColumn="0" w:oddVBand="0" w:evenVBand="0" w:oddHBand="0" w:evenHBand="0" w:firstRowFirstColumn="0" w:firstRowLastColumn="0" w:lastRowFirstColumn="0" w:lastRowLastColumn="0"/>
        </w:trPr>
        <w:tc>
          <w:tcPr>
            <w:tcW w:w="9129" w:type="dxa"/>
          </w:tcPr>
          <w:p w14:paraId="4A648F24" w14:textId="77777777" w:rsidR="00151247" w:rsidRDefault="00151247" w:rsidP="00507595">
            <w:pPr>
              <w:widowControl/>
              <w:autoSpaceDE/>
              <w:autoSpaceDN/>
              <w:adjustRightInd/>
              <w:spacing w:after="0" w:line="240" w:lineRule="auto"/>
              <w:rPr>
                <w:rStyle w:val="IntenseEmphasis"/>
                <w:b/>
                <w:bCs w:val="0"/>
                <w:i w:val="0"/>
                <w:iCs w:val="0"/>
              </w:rPr>
            </w:pPr>
            <w:r>
              <w:lastRenderedPageBreak/>
              <w:t>SECTION</w:t>
            </w:r>
          </w:p>
        </w:tc>
      </w:tr>
      <w:tr w:rsidR="00151247" w14:paraId="4A648F27" w14:textId="77777777" w:rsidTr="00507595">
        <w:trPr>
          <w:cnfStyle w:val="010000000000" w:firstRow="0" w:lastRow="1" w:firstColumn="0" w:lastColumn="0" w:oddVBand="0" w:evenVBand="0" w:oddHBand="0" w:evenHBand="0" w:firstRowFirstColumn="0" w:firstRowLastColumn="0" w:lastRowFirstColumn="0" w:lastRowLastColumn="0"/>
        </w:trPr>
        <w:tc>
          <w:tcPr>
            <w:tcW w:w="9129" w:type="dxa"/>
          </w:tcPr>
          <w:p w14:paraId="4A648F26" w14:textId="77777777" w:rsidR="00151247" w:rsidRPr="00BF74E2" w:rsidRDefault="00E439FA" w:rsidP="00151247">
            <w:pPr>
              <w:pStyle w:val="Heading2"/>
              <w:outlineLvl w:val="1"/>
              <w:rPr>
                <w:rStyle w:val="IntenseEmphasis"/>
                <w:i w:val="0"/>
                <w:iCs w:val="0"/>
                <w:color w:val="008CD0"/>
              </w:rPr>
            </w:pPr>
            <w:bookmarkStart w:id="8" w:name="_Toc460580970"/>
            <w:r>
              <w:t>Feedback</w:t>
            </w:r>
            <w:bookmarkEnd w:id="8"/>
          </w:p>
        </w:tc>
      </w:tr>
    </w:tbl>
    <w:p w14:paraId="4A648F28" w14:textId="77777777" w:rsidR="00846FDD" w:rsidRDefault="00846FDD" w:rsidP="00846FDD">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46FDD" w14:paraId="4A648F2D"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F29" w14:textId="77777777" w:rsidR="00846FDD" w:rsidRPr="00903B63" w:rsidRDefault="00846FDD"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A648F2A" w14:textId="77777777" w:rsidR="00846FDD" w:rsidRPr="00903B63" w:rsidRDefault="00846FDD"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A648F2B" w14:textId="77777777" w:rsidR="00846FDD" w:rsidRPr="00903B63" w:rsidRDefault="00846FDD"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A648F2C" w14:textId="77777777" w:rsidR="00846FDD" w:rsidRPr="00903B63" w:rsidRDefault="00846FDD"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846FDD" w14:paraId="4A648F33"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A648F2E" w14:textId="5CE9687A" w:rsidR="00846FDD" w:rsidRPr="00903B63" w:rsidRDefault="0096361E" w:rsidP="00FA5A41">
            <w:pPr>
              <w:pStyle w:val="SectionIndicatorHeaderText"/>
              <w:rPr>
                <w:rStyle w:val="IntenseEmphasis"/>
                <w:bCs w:val="0"/>
                <w:i w:val="0"/>
                <w:iCs w:val="0"/>
                <w:color w:val="FFFFFF" w:themeColor="background1"/>
              </w:rPr>
            </w:pPr>
            <w:r>
              <w:rPr>
                <w:rStyle w:val="IntenseEmphasis"/>
                <w:i w:val="0"/>
                <w:color w:val="FFFFFF" w:themeColor="background1"/>
              </w:rPr>
              <w:t>CM</w:t>
            </w:r>
            <w:r w:rsidR="00E439FA">
              <w:rPr>
                <w:rStyle w:val="IntenseEmphasis"/>
                <w:i w:val="0"/>
                <w:color w:val="FFFFFF" w:themeColor="background1"/>
              </w:rPr>
              <w:t xml:space="preserve"> </w:t>
            </w:r>
            <w:r w:rsidR="00F8057C">
              <w:rPr>
                <w:rStyle w:val="IntenseEmphasis"/>
                <w:i w:val="0"/>
                <w:color w:val="FFFFFF" w:themeColor="background1"/>
              </w:rPr>
              <w:t>02</w:t>
            </w:r>
          </w:p>
        </w:tc>
        <w:tc>
          <w:tcPr>
            <w:tcW w:w="3402" w:type="dxa"/>
            <w:shd w:val="clear" w:color="auto" w:fill="888888"/>
          </w:tcPr>
          <w:p w14:paraId="4A648F2F" w14:textId="77777777" w:rsidR="00F85F54" w:rsidRDefault="00846FDD" w:rsidP="00F85F5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 xml:space="preserve">VOLUNTARY </w:t>
            </w:r>
            <w:r w:rsidR="00F85F54">
              <w:rPr>
                <w:rStyle w:val="IntenseEmphasis"/>
                <w:i w:val="0"/>
                <w:color w:val="FFFFFF" w:themeColor="background1"/>
              </w:rPr>
              <w:t>TO REPORT</w:t>
            </w:r>
          </w:p>
          <w:p w14:paraId="4A648F30" w14:textId="77777777" w:rsidR="00846FDD" w:rsidRPr="00903B63" w:rsidRDefault="00F85F54" w:rsidP="00F85F5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NOT DISCLOSED</w:t>
            </w:r>
          </w:p>
        </w:tc>
        <w:tc>
          <w:tcPr>
            <w:tcW w:w="3424" w:type="dxa"/>
            <w:shd w:val="clear" w:color="auto" w:fill="888888"/>
          </w:tcPr>
          <w:p w14:paraId="4A648F31" w14:textId="77777777" w:rsidR="00846FDD" w:rsidRPr="00E41723" w:rsidRDefault="00846FDD"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A648F32" w14:textId="77777777" w:rsidR="00846FDD" w:rsidRPr="00903B63" w:rsidRDefault="00846FDD"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4A648F34" w14:textId="77777777" w:rsidR="00846FDD" w:rsidRDefault="00846FDD" w:rsidP="00846FDD">
      <w:pPr>
        <w:pStyle w:val="INDICATORNUMBER"/>
      </w:pPr>
    </w:p>
    <w:tbl>
      <w:tblPr>
        <w:tblStyle w:val="SubSectionIndicatorTableVOLUNTARY"/>
        <w:tblW w:w="9214" w:type="dxa"/>
        <w:tblInd w:w="5" w:type="dxa"/>
        <w:tblLook w:val="04A0" w:firstRow="1" w:lastRow="0" w:firstColumn="1" w:lastColumn="0" w:noHBand="0" w:noVBand="1"/>
      </w:tblPr>
      <w:tblGrid>
        <w:gridCol w:w="1134"/>
        <w:gridCol w:w="1616"/>
        <w:gridCol w:w="1616"/>
        <w:gridCol w:w="1616"/>
        <w:gridCol w:w="1616"/>
        <w:gridCol w:w="1616"/>
      </w:tblGrid>
      <w:tr w:rsidR="00846FDD" w14:paraId="4A648F37"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A648F35" w14:textId="7482858B" w:rsidR="00846FDD" w:rsidRPr="00903B63" w:rsidRDefault="0096361E" w:rsidP="00FA5A41">
            <w:pPr>
              <w:pStyle w:val="SectionIndicatorHeaderText"/>
              <w:rPr>
                <w:rStyle w:val="IntenseEmphasis"/>
                <w:b w:val="0"/>
                <w:bCs w:val="0"/>
                <w:i w:val="0"/>
                <w:iCs w:val="0"/>
                <w:color w:val="FFFFFF" w:themeColor="background1"/>
              </w:rPr>
            </w:pPr>
            <w:r>
              <w:rPr>
                <w:rStyle w:val="IntenseEmphasis"/>
                <w:i w:val="0"/>
                <w:color w:val="FFFFFF" w:themeColor="background1"/>
              </w:rPr>
              <w:t>CM</w:t>
            </w:r>
            <w:r w:rsidR="00846FDD">
              <w:rPr>
                <w:rStyle w:val="IntenseEmphasis"/>
                <w:i w:val="0"/>
                <w:color w:val="FFFFFF" w:themeColor="background1"/>
              </w:rPr>
              <w:t xml:space="preserve"> </w:t>
            </w:r>
            <w:r w:rsidR="00F8057C">
              <w:rPr>
                <w:rStyle w:val="IntenseEmphasis"/>
                <w:i w:val="0"/>
                <w:color w:val="FFFFFF" w:themeColor="background1"/>
              </w:rPr>
              <w:t>02</w:t>
            </w:r>
          </w:p>
        </w:tc>
        <w:tc>
          <w:tcPr>
            <w:tcW w:w="8080" w:type="dxa"/>
            <w:gridSpan w:val="5"/>
            <w:tcBorders>
              <w:top w:val="single" w:sz="4" w:space="0" w:color="595959" w:themeColor="text1" w:themeTint="A6"/>
              <w:bottom w:val="nil"/>
              <w:right w:val="single" w:sz="4" w:space="0" w:color="595959" w:themeColor="text1" w:themeTint="A6"/>
            </w:tcBorders>
            <w:shd w:val="clear" w:color="auto" w:fill="888888"/>
          </w:tcPr>
          <w:p w14:paraId="4A648F36" w14:textId="77777777" w:rsidR="00846FDD" w:rsidRPr="00903B63" w:rsidRDefault="00846FDD"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46FDD" w14:paraId="4A648F3A" w14:textId="77777777" w:rsidTr="00E439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A648F38" w14:textId="0CA96BEC" w:rsidR="00846FDD" w:rsidRDefault="0096361E" w:rsidP="00FA5A41">
            <w:pPr>
              <w:pStyle w:val="INDICATORNUMBER"/>
              <w:rPr>
                <w:rStyle w:val="IntenseEmphasis"/>
                <w:b/>
                <w:bCs w:val="0"/>
                <w:i w:val="0"/>
                <w:iCs w:val="0"/>
              </w:rPr>
            </w:pPr>
            <w:r>
              <w:rPr>
                <w:rStyle w:val="IntenseEmphasis"/>
                <w:b/>
                <w:bCs w:val="0"/>
                <w:i w:val="0"/>
                <w:iCs w:val="0"/>
                <w:color w:val="595959"/>
              </w:rPr>
              <w:t>CM</w:t>
            </w:r>
            <w:r w:rsidR="00846FDD">
              <w:rPr>
                <w:rStyle w:val="IntenseEmphasis"/>
                <w:b/>
                <w:bCs w:val="0"/>
                <w:i w:val="0"/>
                <w:iCs w:val="0"/>
                <w:color w:val="595959"/>
              </w:rPr>
              <w:t xml:space="preserve"> </w:t>
            </w:r>
            <w:r w:rsidR="00F8057C">
              <w:rPr>
                <w:rStyle w:val="IntenseEmphasis"/>
                <w:b/>
                <w:bCs w:val="0"/>
                <w:i w:val="0"/>
                <w:iCs w:val="0"/>
                <w:color w:val="595959"/>
              </w:rPr>
              <w:t>02</w:t>
            </w:r>
            <w:r w:rsidR="00846FDD">
              <w:rPr>
                <w:rStyle w:val="IntenseEmphasis"/>
                <w:b/>
                <w:bCs w:val="0"/>
                <w:i w:val="0"/>
                <w:iCs w:val="0"/>
                <w:color w:val="595959"/>
              </w:rPr>
              <w:t>.1</w:t>
            </w:r>
          </w:p>
        </w:tc>
        <w:tc>
          <w:tcPr>
            <w:tcW w:w="8080" w:type="dxa"/>
            <w:gridSpan w:val="5"/>
            <w:tcBorders>
              <w:top w:val="nil"/>
              <w:right w:val="single" w:sz="4" w:space="0" w:color="595959" w:themeColor="text1" w:themeTint="A6"/>
            </w:tcBorders>
          </w:tcPr>
          <w:p w14:paraId="4A648F39" w14:textId="77777777" w:rsidR="00846FDD" w:rsidRPr="00392499" w:rsidRDefault="00E439FA" w:rsidP="000E1007">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E439FA">
              <w:rPr>
                <w:bCs/>
                <w:szCs w:val="18"/>
              </w:rPr>
              <w:t xml:space="preserve">Indicate to what extent the PRI </w:t>
            </w:r>
            <w:r w:rsidR="000E1007">
              <w:rPr>
                <w:bCs/>
                <w:szCs w:val="18"/>
              </w:rPr>
              <w:t>r</w:t>
            </w:r>
            <w:r w:rsidRPr="00E439FA">
              <w:rPr>
                <w:bCs/>
                <w:szCs w:val="18"/>
              </w:rPr>
              <w:t xml:space="preserve">eporting </w:t>
            </w:r>
            <w:r w:rsidR="000E1007">
              <w:rPr>
                <w:bCs/>
                <w:szCs w:val="18"/>
              </w:rPr>
              <w:t>f</w:t>
            </w:r>
            <w:r w:rsidR="00924E0A">
              <w:rPr>
                <w:bCs/>
                <w:szCs w:val="18"/>
              </w:rPr>
              <w:t>ramework captures</w:t>
            </w:r>
            <w:r w:rsidRPr="00E439FA">
              <w:rPr>
                <w:bCs/>
                <w:szCs w:val="18"/>
              </w:rPr>
              <w:t xml:space="preserve"> your implementation of the Principles.</w:t>
            </w:r>
          </w:p>
        </w:tc>
      </w:tr>
      <w:tr w:rsidR="00E439FA" w14:paraId="4A648F41" w14:textId="77777777" w:rsidTr="00E439FA">
        <w:trPr>
          <w:trHeight w:val="283"/>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4A648F3B" w14:textId="77777777" w:rsidR="00E439FA" w:rsidRPr="00AE100E" w:rsidRDefault="00E439FA" w:rsidP="00FA5A41">
            <w:pPr>
              <w:pStyle w:val="INDICATORNUMBER"/>
              <w:rPr>
                <w:rStyle w:val="IntenseEmphasis"/>
                <w:b/>
                <w:bCs w:val="0"/>
                <w:i w:val="0"/>
                <w:iCs w:val="0"/>
                <w:color w:val="595959"/>
              </w:rPr>
            </w:pPr>
          </w:p>
        </w:tc>
        <w:tc>
          <w:tcPr>
            <w:tcW w:w="1616"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4A648F3C" w14:textId="77777777" w:rsidR="00E439FA" w:rsidRPr="005308EE" w:rsidRDefault="00E439FA" w:rsidP="00846F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4A648F3D" w14:textId="77777777" w:rsidR="00E439FA" w:rsidRPr="00E439FA" w:rsidRDefault="000E1007" w:rsidP="00E439F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T</w:t>
            </w:r>
            <w:r w:rsidR="00E439FA" w:rsidRPr="00E439FA">
              <w:rPr>
                <w:b/>
                <w:color w:val="FFFFFF" w:themeColor="background1"/>
              </w:rPr>
              <w:t>o a large extent</w:t>
            </w: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4A648F3E" w14:textId="77777777" w:rsidR="00E439FA" w:rsidRPr="00E439FA" w:rsidRDefault="000E1007" w:rsidP="00E439F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T</w:t>
            </w:r>
            <w:r w:rsidR="00E439FA" w:rsidRPr="00E439FA">
              <w:rPr>
                <w:b/>
                <w:color w:val="FFFFFF" w:themeColor="background1"/>
              </w:rPr>
              <w:t>o a moderate extent</w:t>
            </w: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4A648F3F" w14:textId="77777777" w:rsidR="00E439FA" w:rsidRPr="00E439FA" w:rsidRDefault="000E1007" w:rsidP="00E439F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T</w:t>
            </w:r>
            <w:r w:rsidR="00E439FA" w:rsidRPr="00E439FA">
              <w:rPr>
                <w:b/>
                <w:color w:val="FFFFFF" w:themeColor="background1"/>
              </w:rPr>
              <w:t>o a small extent</w:t>
            </w:r>
          </w:p>
        </w:tc>
        <w:tc>
          <w:tcPr>
            <w:tcW w:w="1616" w:type="dxa"/>
            <w:tcBorders>
              <w:top w:val="nil"/>
              <w:left w:val="single" w:sz="4" w:space="0" w:color="D9D9D9" w:themeColor="background1" w:themeShade="D9"/>
              <w:bottom w:val="single" w:sz="4" w:space="0" w:color="A6A6A6" w:themeColor="background1" w:themeShade="A6"/>
              <w:right w:val="single" w:sz="4" w:space="0" w:color="595959" w:themeColor="text1" w:themeTint="A6"/>
            </w:tcBorders>
            <w:shd w:val="clear" w:color="auto" w:fill="A6A6A6" w:themeFill="background1" w:themeFillShade="A6"/>
            <w:vAlign w:val="top"/>
          </w:tcPr>
          <w:p w14:paraId="4A648F40" w14:textId="77777777" w:rsidR="00E439FA" w:rsidRPr="00E439FA" w:rsidRDefault="00E439FA" w:rsidP="00E439F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E439FA">
              <w:rPr>
                <w:b/>
                <w:color w:val="FFFFFF" w:themeColor="background1"/>
              </w:rPr>
              <w:t>Not at all</w:t>
            </w:r>
          </w:p>
        </w:tc>
      </w:tr>
      <w:tr w:rsidR="00E439FA" w14:paraId="4A648F48" w14:textId="77777777" w:rsidTr="00411304">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4A648F42" w14:textId="77777777" w:rsidR="00E439FA" w:rsidRPr="00AE100E" w:rsidRDefault="00E439FA" w:rsidP="00FA5A41">
            <w:pPr>
              <w:pStyle w:val="INDICATORNUMBER"/>
              <w:rPr>
                <w:rStyle w:val="IntenseEmphasis"/>
                <w:b/>
                <w:bCs w:val="0"/>
                <w:i w:val="0"/>
                <w:iCs w:val="0"/>
                <w:color w:val="595959"/>
              </w:rPr>
            </w:pPr>
          </w:p>
        </w:tc>
        <w:tc>
          <w:tcPr>
            <w:tcW w:w="161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43" w14:textId="77777777" w:rsidR="00E439FA" w:rsidRPr="00903B63" w:rsidRDefault="00E439FA" w:rsidP="00E439FA">
            <w:pPr>
              <w:pStyle w:val="INDICATORTEXT"/>
              <w:cnfStyle w:val="000000100000" w:firstRow="0" w:lastRow="0" w:firstColumn="0" w:lastColumn="0" w:oddVBand="0" w:evenVBand="0" w:oddHBand="1" w:evenHBand="0" w:firstRowFirstColumn="0" w:firstRowLastColumn="0" w:lastRowFirstColumn="0" w:lastRowLastColumn="0"/>
            </w:pPr>
            <w:r w:rsidRPr="00E439FA">
              <w:t>Select the most appropriate</w:t>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44" w14:textId="77777777" w:rsidR="00E439FA" w:rsidRDefault="00E439FA" w:rsidP="00411304">
            <w:pPr>
              <w:pStyle w:val="INDICATORTEXT"/>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45" w14:textId="77777777" w:rsidR="00E439FA" w:rsidRDefault="00E439FA" w:rsidP="00411304">
            <w:pPr>
              <w:pStyle w:val="INDICATORTEXT"/>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46" w14:textId="77777777" w:rsidR="00E439FA" w:rsidRDefault="00E439FA" w:rsidP="00411304">
            <w:pPr>
              <w:pStyle w:val="INDICATORTEXT"/>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A648F47" w14:textId="77777777" w:rsidR="00E439FA" w:rsidRDefault="00E439FA" w:rsidP="00411304">
            <w:pPr>
              <w:pStyle w:val="INDICATORTEXT"/>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r>
      <w:tr w:rsidR="00846FDD" w14:paraId="4A648F4B" w14:textId="77777777" w:rsidTr="00FA5A4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A648F49" w14:textId="77CD3C85" w:rsidR="00846FDD" w:rsidRPr="00B734A4" w:rsidRDefault="0096361E" w:rsidP="00FE6F09">
            <w:pPr>
              <w:pStyle w:val="INDICATORNUMBER"/>
              <w:rPr>
                <w:rStyle w:val="IntenseEmphasis"/>
                <w:b/>
                <w:i w:val="0"/>
                <w:color w:val="595959"/>
              </w:rPr>
            </w:pPr>
            <w:r>
              <w:rPr>
                <w:rStyle w:val="IntenseEmphasis"/>
                <w:b/>
                <w:i w:val="0"/>
                <w:color w:val="595959"/>
              </w:rPr>
              <w:t>CM</w:t>
            </w:r>
            <w:r w:rsidR="00614866">
              <w:rPr>
                <w:rStyle w:val="IntenseEmphasis"/>
                <w:b/>
                <w:i w:val="0"/>
                <w:color w:val="595959"/>
              </w:rPr>
              <w:t xml:space="preserve"> </w:t>
            </w:r>
            <w:r w:rsidR="00F8057C">
              <w:rPr>
                <w:rStyle w:val="IntenseEmphasis"/>
                <w:b/>
                <w:i w:val="0"/>
                <w:color w:val="595959"/>
              </w:rPr>
              <w:t>02</w:t>
            </w:r>
            <w:r w:rsidR="00614866">
              <w:rPr>
                <w:rStyle w:val="IntenseEmphasis"/>
                <w:b/>
                <w:i w:val="0"/>
                <w:color w:val="595959"/>
              </w:rPr>
              <w:t>.2</w:t>
            </w:r>
          </w:p>
        </w:tc>
        <w:tc>
          <w:tcPr>
            <w:tcW w:w="8080" w:type="dxa"/>
            <w:gridSpan w:val="5"/>
            <w:tcBorders>
              <w:top w:val="single" w:sz="4" w:space="0" w:color="A6A6A6" w:themeColor="background1" w:themeShade="A6"/>
              <w:right w:val="single" w:sz="4" w:space="0" w:color="595959" w:themeColor="text1" w:themeTint="A6"/>
            </w:tcBorders>
            <w:shd w:val="clear" w:color="auto" w:fill="F2F2F2" w:themeFill="background1" w:themeFillShade="F2"/>
          </w:tcPr>
          <w:p w14:paraId="0014C1A6" w14:textId="77777777" w:rsidR="00846FDD" w:rsidRDefault="00846FDD" w:rsidP="00FA5A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p w14:paraId="4A648F4A" w14:textId="79CFA9FA" w:rsidR="00A049E3" w:rsidRPr="006D231C" w:rsidRDefault="00A049E3" w:rsidP="00FA5A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C91F46">
              <w:rPr>
                <w:caps/>
                <w:color w:val="0082C8"/>
                <w:szCs w:val="18"/>
              </w:rPr>
              <w:t>[Optional]</w:t>
            </w:r>
          </w:p>
        </w:tc>
      </w:tr>
      <w:tr w:rsidR="00846FDD" w14:paraId="4A648F4E" w14:textId="77777777" w:rsidTr="00FA5A4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4A648F4C" w14:textId="77777777" w:rsidR="00846FDD" w:rsidRDefault="00846FDD" w:rsidP="00FA5A41">
            <w:pPr>
              <w:pStyle w:val="INDICATORNUMBER"/>
              <w:rPr>
                <w:rStyle w:val="IntenseEmphasis"/>
                <w:b/>
                <w:i w:val="0"/>
                <w:color w:val="595959"/>
              </w:rPr>
            </w:pPr>
          </w:p>
        </w:tc>
        <w:tc>
          <w:tcPr>
            <w:tcW w:w="8080" w:type="dxa"/>
            <w:gridSpan w:val="5"/>
            <w:tcBorders>
              <w:top w:val="nil"/>
              <w:bottom w:val="single" w:sz="4" w:space="0" w:color="595959" w:themeColor="text1" w:themeTint="A6"/>
              <w:right w:val="single" w:sz="4" w:space="0" w:color="595959" w:themeColor="text1" w:themeTint="A6"/>
            </w:tcBorders>
            <w:shd w:val="clear" w:color="auto" w:fill="auto"/>
          </w:tcPr>
          <w:p w14:paraId="4A648F4D" w14:textId="77777777" w:rsidR="00846FDD" w:rsidRPr="006D231C" w:rsidRDefault="00846FDD" w:rsidP="00FA5A4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4A648F4F" w14:textId="77777777" w:rsidR="00846FDD" w:rsidRDefault="00846FDD" w:rsidP="00846FDD">
      <w:pPr>
        <w:pStyle w:val="INDICATORNUMBER"/>
      </w:pPr>
    </w:p>
    <w:p w14:paraId="4A648F50" w14:textId="77777777" w:rsidR="00AF23D3" w:rsidRDefault="00AF23D3">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F23D3" w14:paraId="4A648F55"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F51" w14:textId="77777777" w:rsidR="00AF23D3" w:rsidRPr="00903B63" w:rsidRDefault="00AF23D3"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A648F52" w14:textId="77777777" w:rsidR="00AF23D3" w:rsidRPr="00903B63" w:rsidRDefault="00AF23D3"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A648F53" w14:textId="77777777" w:rsidR="00AF23D3" w:rsidRPr="00903B63" w:rsidRDefault="00AF23D3"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A648F54" w14:textId="77777777" w:rsidR="00AF23D3" w:rsidRPr="00903B63" w:rsidRDefault="00AF23D3"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AF23D3" w14:paraId="4A648F5B"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A648F56" w14:textId="05EC934F" w:rsidR="00AF23D3" w:rsidRPr="00903B63" w:rsidRDefault="0096361E" w:rsidP="00FA5A41">
            <w:pPr>
              <w:pStyle w:val="SectionIndicatorHeaderText"/>
              <w:rPr>
                <w:rStyle w:val="IntenseEmphasis"/>
                <w:bCs w:val="0"/>
                <w:i w:val="0"/>
                <w:iCs w:val="0"/>
                <w:color w:val="FFFFFF" w:themeColor="background1"/>
              </w:rPr>
            </w:pPr>
            <w:r>
              <w:rPr>
                <w:rStyle w:val="IntenseEmphasis"/>
                <w:i w:val="0"/>
                <w:color w:val="FFFFFF" w:themeColor="background1"/>
              </w:rPr>
              <w:t>CM</w:t>
            </w:r>
            <w:r w:rsidR="00AF23D3">
              <w:rPr>
                <w:rStyle w:val="IntenseEmphasis"/>
                <w:i w:val="0"/>
                <w:color w:val="FFFFFF" w:themeColor="background1"/>
              </w:rPr>
              <w:t xml:space="preserve"> </w:t>
            </w:r>
            <w:r w:rsidR="00F8057C">
              <w:rPr>
                <w:rStyle w:val="IntenseEmphasis"/>
                <w:i w:val="0"/>
                <w:color w:val="FFFFFF" w:themeColor="background1"/>
              </w:rPr>
              <w:t>03</w:t>
            </w:r>
          </w:p>
        </w:tc>
        <w:tc>
          <w:tcPr>
            <w:tcW w:w="3402" w:type="dxa"/>
            <w:shd w:val="clear" w:color="auto" w:fill="888888"/>
          </w:tcPr>
          <w:p w14:paraId="4A648F57" w14:textId="77777777" w:rsidR="00F85F54" w:rsidRDefault="00AF23D3" w:rsidP="00F85F5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 xml:space="preserve">VOLUNTARY </w:t>
            </w:r>
            <w:r w:rsidR="00F85F54">
              <w:rPr>
                <w:rStyle w:val="IntenseEmphasis"/>
                <w:i w:val="0"/>
                <w:color w:val="FFFFFF" w:themeColor="background1"/>
              </w:rPr>
              <w:t>TO REPORT</w:t>
            </w:r>
          </w:p>
          <w:p w14:paraId="4A648F58" w14:textId="77777777" w:rsidR="00AF23D3" w:rsidRPr="00903B63" w:rsidRDefault="00F85F54" w:rsidP="00F85F5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NOT DISCLOSED</w:t>
            </w:r>
          </w:p>
        </w:tc>
        <w:tc>
          <w:tcPr>
            <w:tcW w:w="3424" w:type="dxa"/>
            <w:shd w:val="clear" w:color="auto" w:fill="888888"/>
          </w:tcPr>
          <w:p w14:paraId="4A648F59" w14:textId="77777777" w:rsidR="00AF23D3" w:rsidRPr="00E41723" w:rsidRDefault="00AF23D3"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A648F5A" w14:textId="77777777" w:rsidR="00AF23D3" w:rsidRPr="00903B63" w:rsidRDefault="00AF23D3"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4A648F5C" w14:textId="77777777" w:rsidR="00AF23D3" w:rsidRDefault="00AF23D3" w:rsidP="00AF23D3">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F23D3" w14:paraId="4A648F5F"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A648F5D" w14:textId="11BAB44D" w:rsidR="00AF23D3" w:rsidRPr="00903B63" w:rsidRDefault="0096361E" w:rsidP="00FA5A41">
            <w:pPr>
              <w:pStyle w:val="SectionIndicatorHeaderText"/>
              <w:rPr>
                <w:rStyle w:val="IntenseEmphasis"/>
                <w:b w:val="0"/>
                <w:bCs w:val="0"/>
                <w:i w:val="0"/>
                <w:iCs w:val="0"/>
                <w:color w:val="FFFFFF" w:themeColor="background1"/>
              </w:rPr>
            </w:pPr>
            <w:r>
              <w:rPr>
                <w:rStyle w:val="IntenseEmphasis"/>
                <w:i w:val="0"/>
                <w:color w:val="FFFFFF" w:themeColor="background1"/>
              </w:rPr>
              <w:t>CM</w:t>
            </w:r>
            <w:r w:rsidR="00AF23D3">
              <w:rPr>
                <w:rStyle w:val="IntenseEmphasis"/>
                <w:i w:val="0"/>
                <w:color w:val="FFFFFF" w:themeColor="background1"/>
              </w:rPr>
              <w:t xml:space="preserve"> </w:t>
            </w:r>
            <w:r w:rsidR="00F8057C">
              <w:rPr>
                <w:rStyle w:val="IntenseEmphasis"/>
                <w:i w:val="0"/>
                <w:color w:val="FFFFFF" w:themeColor="background1"/>
              </w:rPr>
              <w:t>03</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4A648F5E" w14:textId="77777777" w:rsidR="00AF23D3" w:rsidRPr="00903B63" w:rsidRDefault="00AF23D3"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F23D3" w14:paraId="4A648F62" w14:textId="77777777" w:rsidTr="007F52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A648F60" w14:textId="1C52B4FC" w:rsidR="00AF23D3" w:rsidRDefault="0096361E" w:rsidP="00FA5A41">
            <w:pPr>
              <w:pStyle w:val="INDICATORNUMBER"/>
              <w:rPr>
                <w:rStyle w:val="IntenseEmphasis"/>
                <w:b/>
                <w:bCs w:val="0"/>
                <w:i w:val="0"/>
                <w:iCs w:val="0"/>
              </w:rPr>
            </w:pPr>
            <w:r>
              <w:rPr>
                <w:rStyle w:val="IntenseEmphasis"/>
                <w:b/>
                <w:bCs w:val="0"/>
                <w:i w:val="0"/>
                <w:iCs w:val="0"/>
                <w:color w:val="595959"/>
              </w:rPr>
              <w:t>CM</w:t>
            </w:r>
            <w:r w:rsidR="00AF23D3">
              <w:rPr>
                <w:rStyle w:val="IntenseEmphasis"/>
                <w:b/>
                <w:bCs w:val="0"/>
                <w:i w:val="0"/>
                <w:iCs w:val="0"/>
                <w:color w:val="595959"/>
              </w:rPr>
              <w:t xml:space="preserve"> </w:t>
            </w:r>
            <w:r w:rsidR="00F8057C">
              <w:rPr>
                <w:rStyle w:val="IntenseEmphasis"/>
                <w:b/>
                <w:bCs w:val="0"/>
                <w:i w:val="0"/>
                <w:iCs w:val="0"/>
                <w:color w:val="595959"/>
              </w:rPr>
              <w:t>03</w:t>
            </w:r>
            <w:r w:rsidR="00AF23D3">
              <w:rPr>
                <w:rStyle w:val="IntenseEmphasis"/>
                <w:b/>
                <w:bCs w:val="0"/>
                <w:i w:val="0"/>
                <w:iCs w:val="0"/>
                <w:color w:val="595959"/>
              </w:rPr>
              <w:t>.1</w:t>
            </w:r>
          </w:p>
        </w:tc>
        <w:tc>
          <w:tcPr>
            <w:tcW w:w="8080" w:type="dxa"/>
            <w:tcBorders>
              <w:top w:val="nil"/>
              <w:right w:val="single" w:sz="4" w:space="0" w:color="595959" w:themeColor="text1" w:themeTint="A6"/>
            </w:tcBorders>
          </w:tcPr>
          <w:p w14:paraId="58C9C43A" w14:textId="77777777" w:rsidR="00AF23D3" w:rsidRDefault="00614866" w:rsidP="000E1007">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14866">
              <w:rPr>
                <w:bCs/>
                <w:szCs w:val="18"/>
              </w:rPr>
              <w:t xml:space="preserve">If you have any additional suggestions or comments on the Reporting and Assessment process, share them </w:t>
            </w:r>
            <w:r w:rsidR="000E1007">
              <w:rPr>
                <w:bCs/>
                <w:szCs w:val="18"/>
              </w:rPr>
              <w:t>here</w:t>
            </w:r>
            <w:r w:rsidRPr="00614866">
              <w:rPr>
                <w:bCs/>
                <w:szCs w:val="18"/>
              </w:rPr>
              <w:t>.</w:t>
            </w:r>
          </w:p>
          <w:p w14:paraId="4A648F61" w14:textId="4F79D983" w:rsidR="00A049E3" w:rsidRPr="00392499" w:rsidRDefault="00A049E3" w:rsidP="000E1007">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C91F46">
              <w:rPr>
                <w:caps/>
                <w:color w:val="0082C8"/>
                <w:szCs w:val="18"/>
              </w:rPr>
              <w:t>[Optional]</w:t>
            </w:r>
          </w:p>
        </w:tc>
      </w:tr>
      <w:tr w:rsidR="007F5289" w14:paraId="4A648F65" w14:textId="77777777" w:rsidTr="00614866">
        <w:trPr>
          <w:trHeight w:val="368"/>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4A648F63" w14:textId="77777777" w:rsidR="007F5289" w:rsidRPr="00AE100E" w:rsidRDefault="007F5289" w:rsidP="00FA5A41">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4A648F64" w14:textId="77777777" w:rsidR="007F5289" w:rsidRPr="00F97B5C" w:rsidRDefault="007F5289" w:rsidP="00F97B5C">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 w:val="20"/>
              </w:rPr>
            </w:pPr>
          </w:p>
        </w:tc>
      </w:tr>
    </w:tbl>
    <w:p w14:paraId="4A648F66" w14:textId="77777777" w:rsidR="00AB6742" w:rsidRDefault="00AB6742" w:rsidP="00AB6742">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AB6742" w14:paraId="4A648F69"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A648F67" w14:textId="12C63C82" w:rsidR="00AB6742" w:rsidRPr="00191BC1" w:rsidRDefault="0096361E" w:rsidP="00AB6742">
            <w:pPr>
              <w:pStyle w:val="SectionIndicatorHeaderText"/>
              <w:rPr>
                <w:rStyle w:val="IntenseEmphasis"/>
                <w:b w:val="0"/>
                <w:bCs w:val="0"/>
                <w:i w:val="0"/>
                <w:iCs w:val="0"/>
                <w:color w:val="FFFFFF" w:themeColor="background1"/>
              </w:rPr>
            </w:pPr>
            <w:r>
              <w:rPr>
                <w:rStyle w:val="IntenseEmphasis"/>
                <w:b w:val="0"/>
                <w:i w:val="0"/>
                <w:color w:val="FFFFFF" w:themeColor="background1"/>
              </w:rPr>
              <w:t>CM</w:t>
            </w:r>
            <w:r w:rsidR="00AB6742">
              <w:rPr>
                <w:rStyle w:val="IntenseEmphasis"/>
                <w:b w:val="0"/>
                <w:i w:val="0"/>
                <w:color w:val="FFFFFF" w:themeColor="background1"/>
              </w:rPr>
              <w:t xml:space="preserve"> </w:t>
            </w:r>
            <w:r w:rsidR="00F8057C">
              <w:rPr>
                <w:rStyle w:val="IntenseEmphasis"/>
                <w:b w:val="0"/>
                <w:i w:val="0"/>
                <w:color w:val="FFFFFF" w:themeColor="background1"/>
              </w:rPr>
              <w:t>03</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4A648F68" w14:textId="77777777" w:rsidR="00AB6742" w:rsidRPr="00191BC1" w:rsidRDefault="00AB6742"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AB6742" w:rsidRPr="00CF025D" w14:paraId="4A648F6C" w14:textId="77777777" w:rsidTr="00411304">
        <w:trPr>
          <w:trHeight w:val="397"/>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4A648F6A" w14:textId="1AE242F1" w:rsidR="00AB6742" w:rsidRPr="000D72DF" w:rsidRDefault="0096361E" w:rsidP="00FA5A41">
            <w:pPr>
              <w:pStyle w:val="INDICATORNUMBER"/>
              <w:rPr>
                <w:rStyle w:val="IntenseEmphasis"/>
                <w:b/>
                <w:bCs w:val="0"/>
                <w:i w:val="0"/>
                <w:iCs w:val="0"/>
              </w:rPr>
            </w:pPr>
            <w:r>
              <w:rPr>
                <w:rStyle w:val="IntenseEmphasis"/>
                <w:b/>
                <w:bCs w:val="0"/>
                <w:i w:val="0"/>
                <w:iCs w:val="0"/>
                <w:color w:val="595959"/>
              </w:rPr>
              <w:t>CM</w:t>
            </w:r>
            <w:r w:rsidR="00AB6742">
              <w:rPr>
                <w:rStyle w:val="IntenseEmphasis"/>
                <w:b/>
                <w:bCs w:val="0"/>
                <w:i w:val="0"/>
                <w:iCs w:val="0"/>
                <w:color w:val="595959"/>
              </w:rPr>
              <w:t xml:space="preserve"> </w:t>
            </w:r>
            <w:r w:rsidR="00F8057C">
              <w:rPr>
                <w:rStyle w:val="IntenseEmphasis"/>
                <w:b/>
                <w:bCs w:val="0"/>
                <w:i w:val="0"/>
                <w:iCs w:val="0"/>
                <w:color w:val="595959"/>
              </w:rPr>
              <w:t>03</w:t>
            </w:r>
          </w:p>
        </w:tc>
        <w:tc>
          <w:tcPr>
            <w:tcW w:w="8080" w:type="dxa"/>
            <w:tcBorders>
              <w:top w:val="single" w:sz="4" w:space="0" w:color="A6A6A6" w:themeColor="background1" w:themeShade="A6"/>
              <w:left w:val="single" w:sz="4" w:space="0" w:color="7F7F7F" w:themeColor="text1" w:themeTint="80"/>
            </w:tcBorders>
          </w:tcPr>
          <w:p w14:paraId="4A648F6B" w14:textId="77777777" w:rsidR="00AB6742" w:rsidRPr="00B01D44" w:rsidRDefault="00614866" w:rsidP="00411304">
            <w:pPr>
              <w:pStyle w:val="INDICATORTEXT"/>
              <w:cnfStyle w:val="000000000000" w:firstRow="0" w:lastRow="0" w:firstColumn="0" w:lastColumn="0" w:oddVBand="0" w:evenVBand="0" w:oddHBand="0" w:evenHBand="0" w:firstRowFirstColumn="0" w:firstRowLastColumn="0" w:lastRowFirstColumn="0" w:lastRowLastColumn="0"/>
            </w:pPr>
            <w:r w:rsidRPr="00614866">
              <w:rPr>
                <w:bCs/>
                <w:szCs w:val="18"/>
              </w:rPr>
              <w:t xml:space="preserve">Your response will support efforts to improve the </w:t>
            </w:r>
            <w:r w:rsidR="00411304">
              <w:rPr>
                <w:bCs/>
                <w:szCs w:val="18"/>
              </w:rPr>
              <w:t xml:space="preserve">PRI </w:t>
            </w:r>
            <w:r w:rsidRPr="00614866">
              <w:rPr>
                <w:bCs/>
                <w:szCs w:val="18"/>
              </w:rPr>
              <w:t>reporting and assessment process.</w:t>
            </w:r>
          </w:p>
        </w:tc>
      </w:tr>
    </w:tbl>
    <w:p w14:paraId="4A648F6D" w14:textId="77777777" w:rsidR="00AB6742" w:rsidRDefault="00AB6742">
      <w:pPr>
        <w:widowControl/>
        <w:autoSpaceDE/>
        <w:autoSpaceDN/>
        <w:adjustRightInd/>
        <w:spacing w:before="0" w:after="0" w:line="240" w:lineRule="auto"/>
      </w:pPr>
    </w:p>
    <w:p w14:paraId="4A648F6E" w14:textId="77777777" w:rsidR="00425CD9" w:rsidRDefault="00425CD9">
      <w:pPr>
        <w:widowControl/>
        <w:autoSpaceDE/>
        <w:autoSpaceDN/>
        <w:adjustRightInd/>
        <w:spacing w:before="0" w:after="0" w:line="240" w:lineRule="auto"/>
        <w:sectPr w:rsidR="00425CD9" w:rsidSect="009175D1">
          <w:headerReference w:type="default" r:id="rId30"/>
          <w:headerReference w:type="first" r:id="rId31"/>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425CD9" w14:paraId="4A648F70" w14:textId="77777777" w:rsidTr="00097438">
        <w:trPr>
          <w:cnfStyle w:val="100000000000" w:firstRow="1" w:lastRow="0" w:firstColumn="0" w:lastColumn="0" w:oddVBand="0" w:evenVBand="0" w:oddHBand="0" w:evenHBand="0" w:firstRowFirstColumn="0" w:firstRowLastColumn="0" w:lastRowFirstColumn="0" w:lastRowLastColumn="0"/>
        </w:trPr>
        <w:tc>
          <w:tcPr>
            <w:tcW w:w="9129" w:type="dxa"/>
          </w:tcPr>
          <w:p w14:paraId="4A648F6F" w14:textId="77777777" w:rsidR="00425CD9" w:rsidRDefault="00425CD9" w:rsidP="00097438">
            <w:pPr>
              <w:widowControl/>
              <w:autoSpaceDE/>
              <w:autoSpaceDN/>
              <w:adjustRightInd/>
              <w:spacing w:after="0" w:line="240" w:lineRule="auto"/>
              <w:rPr>
                <w:rStyle w:val="IntenseEmphasis"/>
                <w:b/>
                <w:bCs w:val="0"/>
                <w:i w:val="0"/>
                <w:iCs w:val="0"/>
              </w:rPr>
            </w:pPr>
            <w:r>
              <w:lastRenderedPageBreak/>
              <w:t>SECTION</w:t>
            </w:r>
          </w:p>
        </w:tc>
      </w:tr>
      <w:tr w:rsidR="00425CD9" w14:paraId="4A648F72" w14:textId="77777777" w:rsidTr="00097438">
        <w:trPr>
          <w:cnfStyle w:val="010000000000" w:firstRow="0" w:lastRow="1" w:firstColumn="0" w:lastColumn="0" w:oddVBand="0" w:evenVBand="0" w:oddHBand="0" w:evenHBand="0" w:firstRowFirstColumn="0" w:firstRowLastColumn="0" w:lastRowFirstColumn="0" w:lastRowLastColumn="0"/>
        </w:trPr>
        <w:tc>
          <w:tcPr>
            <w:tcW w:w="9129" w:type="dxa"/>
          </w:tcPr>
          <w:p w14:paraId="4A648F71" w14:textId="77777777" w:rsidR="00425CD9" w:rsidRPr="00BF74E2" w:rsidRDefault="00425CD9" w:rsidP="00097438">
            <w:pPr>
              <w:pStyle w:val="Heading2"/>
              <w:outlineLvl w:val="1"/>
              <w:rPr>
                <w:rStyle w:val="IntenseEmphasis"/>
                <w:i w:val="0"/>
                <w:iCs w:val="0"/>
                <w:color w:val="008CD0"/>
              </w:rPr>
            </w:pPr>
            <w:bookmarkStart w:id="9" w:name="_Toc460580971"/>
            <w:r w:rsidRPr="00425CD9">
              <w:t>Contact details</w:t>
            </w:r>
            <w:bookmarkEnd w:id="9"/>
          </w:p>
        </w:tc>
      </w:tr>
    </w:tbl>
    <w:p w14:paraId="4A648F73" w14:textId="77777777" w:rsidR="00435664" w:rsidRDefault="00435664" w:rsidP="00C443BE">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35664" w14:paraId="4A648F78" w14:textId="77777777" w:rsidTr="000974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F74" w14:textId="77777777" w:rsidR="00435664" w:rsidRPr="00356CDA" w:rsidRDefault="00435664" w:rsidP="00097438">
            <w:pPr>
              <w:widowControl/>
              <w:autoSpaceDE/>
              <w:autoSpaceDN/>
              <w:adjustRightInd/>
              <w:spacing w:after="0" w:line="240" w:lineRule="auto"/>
              <w:rPr>
                <w:rStyle w:val="IntenseEmphasis"/>
                <w:b w:val="0"/>
                <w:bCs w:val="0"/>
                <w:iCs w:val="0"/>
                <w:color w:val="FFFFFF" w:themeColor="background1"/>
              </w:rPr>
            </w:pPr>
          </w:p>
        </w:tc>
        <w:tc>
          <w:tcPr>
            <w:tcW w:w="3402" w:type="dxa"/>
          </w:tcPr>
          <w:p w14:paraId="4A648F75" w14:textId="77777777" w:rsidR="00435664" w:rsidRPr="00356CDA" w:rsidRDefault="00435664" w:rsidP="0009743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A648F76" w14:textId="77777777" w:rsidR="00435664" w:rsidRPr="00356CDA" w:rsidRDefault="00435664" w:rsidP="0009743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A648F77" w14:textId="77777777" w:rsidR="00435664" w:rsidRPr="00356CDA" w:rsidRDefault="00435664" w:rsidP="00097438">
            <w:pPr>
              <w:widowControl/>
              <w:autoSpaceDE/>
              <w:autoSpaceDN/>
              <w:adjustRightInd/>
              <w:spacing w:after="0" w:line="240" w:lineRule="auto"/>
              <w:rPr>
                <w:rStyle w:val="IntenseEmphasis"/>
                <w:b w:val="0"/>
                <w:bCs w:val="0"/>
                <w:iCs w:val="0"/>
                <w:color w:val="FFFFFF" w:themeColor="background1"/>
              </w:rPr>
            </w:pPr>
            <w:r w:rsidRPr="00356CDA">
              <w:t>Principle</w:t>
            </w:r>
          </w:p>
        </w:tc>
      </w:tr>
      <w:tr w:rsidR="00435664" w14:paraId="4A648F7E" w14:textId="77777777" w:rsidTr="0009743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A648F79" w14:textId="23189387" w:rsidR="00435664" w:rsidRPr="00356CDA" w:rsidRDefault="0096361E" w:rsidP="00097438">
            <w:pPr>
              <w:pStyle w:val="SectionIndicatorHeaderText"/>
              <w:rPr>
                <w:rStyle w:val="IntenseEmphasis"/>
                <w:bCs w:val="0"/>
                <w:i w:val="0"/>
                <w:iCs w:val="0"/>
                <w:color w:val="FFFFFF" w:themeColor="background1"/>
              </w:rPr>
            </w:pPr>
            <w:r>
              <w:rPr>
                <w:rStyle w:val="IntenseEmphasis"/>
                <w:i w:val="0"/>
                <w:color w:val="FFFFFF" w:themeColor="background1"/>
              </w:rPr>
              <w:t>CM</w:t>
            </w:r>
            <w:r w:rsidR="00435664">
              <w:rPr>
                <w:rStyle w:val="IntenseEmphasis"/>
                <w:i w:val="0"/>
                <w:color w:val="FFFFFF" w:themeColor="background1"/>
              </w:rPr>
              <w:t xml:space="preserve"> </w:t>
            </w:r>
            <w:r w:rsidR="00F8057C">
              <w:rPr>
                <w:rStyle w:val="IntenseEmphasis"/>
                <w:i w:val="0"/>
                <w:color w:val="FFFFFF" w:themeColor="background1"/>
              </w:rPr>
              <w:t>04</w:t>
            </w:r>
          </w:p>
        </w:tc>
        <w:tc>
          <w:tcPr>
            <w:tcW w:w="3402" w:type="dxa"/>
          </w:tcPr>
          <w:p w14:paraId="4A648F7A" w14:textId="77777777" w:rsidR="00435664" w:rsidRDefault="00435664" w:rsidP="0009743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F85F54">
              <w:rPr>
                <w:rStyle w:val="IntenseEmphasis"/>
                <w:i w:val="0"/>
                <w:color w:val="FFFFFF" w:themeColor="background1"/>
              </w:rPr>
              <w:t>TO REPORT</w:t>
            </w:r>
          </w:p>
          <w:p w14:paraId="4A648F7B" w14:textId="77777777" w:rsidR="00F85F54" w:rsidRPr="00356CDA" w:rsidRDefault="00F85F54" w:rsidP="0009743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NOT DISCLOSED</w:t>
            </w:r>
          </w:p>
        </w:tc>
        <w:tc>
          <w:tcPr>
            <w:tcW w:w="3302" w:type="dxa"/>
          </w:tcPr>
          <w:p w14:paraId="4A648F7C" w14:textId="77777777" w:rsidR="00435664" w:rsidRPr="00A57E01" w:rsidRDefault="00C443BE" w:rsidP="0009743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4A648F7D" w14:textId="77777777" w:rsidR="00435664" w:rsidRPr="00356CDA" w:rsidRDefault="00C443BE" w:rsidP="00097438">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4A648F7F" w14:textId="77777777" w:rsidR="00C443BE" w:rsidRDefault="00C443BE" w:rsidP="00C443BE">
      <w:pPr>
        <w:pStyle w:val="INDICATORNUMBER"/>
      </w:pPr>
    </w:p>
    <w:tbl>
      <w:tblPr>
        <w:tblStyle w:val="SubSectionIndicatorTableVOLUNTARY"/>
        <w:tblW w:w="9214" w:type="dxa"/>
        <w:tblInd w:w="5" w:type="dxa"/>
        <w:tblLook w:val="04A0" w:firstRow="1" w:lastRow="0" w:firstColumn="1" w:lastColumn="0" w:noHBand="0" w:noVBand="1"/>
      </w:tblPr>
      <w:tblGrid>
        <w:gridCol w:w="1134"/>
        <w:gridCol w:w="2258"/>
        <w:gridCol w:w="1843"/>
        <w:gridCol w:w="1428"/>
        <w:gridCol w:w="2551"/>
      </w:tblGrid>
      <w:tr w:rsidR="00180010" w14:paraId="4A648F82" w14:textId="77777777" w:rsidTr="00946B8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A648F80" w14:textId="3DE3AB73" w:rsidR="00180010" w:rsidRPr="00903B63" w:rsidRDefault="00180010" w:rsidP="00946B8A">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CM </w:t>
            </w:r>
            <w:r w:rsidR="00F8057C">
              <w:rPr>
                <w:rStyle w:val="IntenseEmphasis"/>
                <w:i w:val="0"/>
                <w:color w:val="FFFFFF" w:themeColor="background1"/>
                <w:sz w:val="20"/>
                <w:szCs w:val="20"/>
              </w:rPr>
              <w:t>04</w:t>
            </w:r>
          </w:p>
        </w:tc>
        <w:tc>
          <w:tcPr>
            <w:tcW w:w="8080" w:type="dxa"/>
            <w:gridSpan w:val="4"/>
            <w:tcBorders>
              <w:top w:val="single" w:sz="4" w:space="0" w:color="0070C0"/>
              <w:bottom w:val="single" w:sz="4" w:space="0" w:color="0070C0"/>
              <w:right w:val="single" w:sz="4" w:space="0" w:color="0070C0"/>
            </w:tcBorders>
            <w:shd w:val="clear" w:color="auto" w:fill="0070C0"/>
          </w:tcPr>
          <w:p w14:paraId="4A648F81" w14:textId="77777777" w:rsidR="00180010" w:rsidRPr="00903B63" w:rsidRDefault="00180010" w:rsidP="00946B8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180010" w14:paraId="4A648F85" w14:textId="77777777" w:rsidTr="00946B8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4A648F83" w14:textId="2B678E9C" w:rsidR="00180010" w:rsidRDefault="00180010" w:rsidP="00946B8A">
            <w:pPr>
              <w:pStyle w:val="INDICATORNUMBER"/>
              <w:rPr>
                <w:rStyle w:val="IntenseEmphasis"/>
                <w:b/>
                <w:bCs w:val="0"/>
                <w:i w:val="0"/>
                <w:iCs w:val="0"/>
                <w:color w:val="595959"/>
              </w:rPr>
            </w:pPr>
            <w:r>
              <w:rPr>
                <w:rStyle w:val="IntenseEmphasis"/>
                <w:b/>
                <w:bCs w:val="0"/>
                <w:i w:val="0"/>
                <w:iCs w:val="0"/>
                <w:color w:val="595959"/>
              </w:rPr>
              <w:t xml:space="preserve">CM </w:t>
            </w:r>
            <w:r w:rsidR="00F8057C">
              <w:rPr>
                <w:rStyle w:val="IntenseEmphasis"/>
                <w:b/>
                <w:bCs w:val="0"/>
                <w:i w:val="0"/>
                <w:iCs w:val="0"/>
                <w:color w:val="595959"/>
              </w:rPr>
              <w:t>04</w:t>
            </w:r>
            <w:r>
              <w:rPr>
                <w:rStyle w:val="IntenseEmphasis"/>
                <w:b/>
                <w:bCs w:val="0"/>
                <w:i w:val="0"/>
                <w:iCs w:val="0"/>
                <w:color w:val="595959"/>
              </w:rPr>
              <w:t>.1</w:t>
            </w:r>
          </w:p>
        </w:tc>
        <w:tc>
          <w:tcPr>
            <w:tcW w:w="8080" w:type="dxa"/>
            <w:gridSpan w:val="4"/>
            <w:tcBorders>
              <w:top w:val="single" w:sz="4" w:space="0" w:color="0070C0"/>
              <w:bottom w:val="single" w:sz="4" w:space="0" w:color="A6A6A6" w:themeColor="background1" w:themeShade="A6"/>
              <w:right w:val="single" w:sz="4" w:space="0" w:color="0070C0"/>
            </w:tcBorders>
            <w:shd w:val="clear" w:color="auto" w:fill="DAEEF3" w:themeFill="accent5" w:themeFillTint="33"/>
          </w:tcPr>
          <w:p w14:paraId="4A648F84" w14:textId="77777777" w:rsidR="00180010" w:rsidRPr="003939E2" w:rsidRDefault="00411304" w:rsidP="00946B8A">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t>P</w:t>
            </w:r>
            <w:r w:rsidR="00180010">
              <w:t>rovide a primary and secondary contact person.</w:t>
            </w:r>
          </w:p>
        </w:tc>
      </w:tr>
      <w:tr w:rsidR="001154EF" w14:paraId="4A648F8B" w14:textId="77777777" w:rsidTr="001154EF">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right w:val="single" w:sz="4" w:space="0" w:color="7F7F7F" w:themeColor="text1" w:themeTint="80"/>
            </w:tcBorders>
            <w:vAlign w:val="top"/>
          </w:tcPr>
          <w:p w14:paraId="4A648F86" w14:textId="0FC0CFC8" w:rsidR="001154EF" w:rsidRDefault="001154EF" w:rsidP="001154EF">
            <w:pPr>
              <w:pStyle w:val="INDICATORNUMBER"/>
              <w:rPr>
                <w:rStyle w:val="IntenseEmphasis"/>
                <w:b/>
                <w:bCs w:val="0"/>
                <w:i w:val="0"/>
                <w:iCs w:val="0"/>
                <w:color w:val="595959"/>
              </w:rPr>
            </w:pPr>
          </w:p>
        </w:tc>
        <w:tc>
          <w:tcPr>
            <w:tcW w:w="2258"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D9D9D9" w:themeColor="background1" w:themeShade="D9"/>
            </w:tcBorders>
            <w:shd w:val="clear" w:color="auto" w:fill="A6A6A6" w:themeFill="background1" w:themeFillShade="A6"/>
          </w:tcPr>
          <w:p w14:paraId="4A648F87" w14:textId="77777777" w:rsidR="001154EF" w:rsidRPr="00C443BE" w:rsidRDefault="001154EF" w:rsidP="00946B8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843"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A648F88" w14:textId="77777777" w:rsidR="001154EF" w:rsidRPr="00C443BE" w:rsidRDefault="001154EF" w:rsidP="00946B8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43BE">
              <w:rPr>
                <w:b/>
                <w:color w:val="FFFFFF" w:themeColor="background1"/>
              </w:rPr>
              <w:t>First name</w:t>
            </w:r>
          </w:p>
        </w:tc>
        <w:tc>
          <w:tcPr>
            <w:tcW w:w="1428"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A648F89" w14:textId="77777777" w:rsidR="001154EF" w:rsidRPr="00C443BE" w:rsidRDefault="001154EF" w:rsidP="00946B8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43BE">
              <w:rPr>
                <w:b/>
                <w:color w:val="FFFFFF" w:themeColor="background1"/>
              </w:rPr>
              <w:t>Surname</w:t>
            </w:r>
          </w:p>
        </w:tc>
        <w:tc>
          <w:tcPr>
            <w:tcW w:w="2551"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4A648F8A" w14:textId="77777777" w:rsidR="001154EF" w:rsidRPr="00C443BE" w:rsidRDefault="001154EF" w:rsidP="00946B8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43BE">
              <w:rPr>
                <w:b/>
                <w:color w:val="FFFFFF" w:themeColor="background1"/>
              </w:rPr>
              <w:t>Email address</w:t>
            </w:r>
          </w:p>
        </w:tc>
      </w:tr>
      <w:tr w:rsidR="001154EF" w14:paraId="4A648F91" w14:textId="77777777" w:rsidTr="001154E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7F7F7F" w:themeColor="text1" w:themeTint="80"/>
            </w:tcBorders>
            <w:shd w:val="clear" w:color="auto" w:fill="auto"/>
            <w:vAlign w:val="top"/>
          </w:tcPr>
          <w:p w14:paraId="4A648F8C" w14:textId="5B7CF708" w:rsidR="001154EF" w:rsidRDefault="001154EF" w:rsidP="001154EF">
            <w:pPr>
              <w:pStyle w:val="INDICATORNUMBER"/>
              <w:rPr>
                <w:rStyle w:val="IntenseEmphasis"/>
                <w:b/>
                <w:bCs w:val="0"/>
                <w:i w:val="0"/>
                <w:iCs w:val="0"/>
                <w:color w:val="595959"/>
              </w:rPr>
            </w:pPr>
          </w:p>
        </w:tc>
        <w:tc>
          <w:tcPr>
            <w:tcW w:w="2258"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4A648F8D" w14:textId="77777777" w:rsidR="001154EF" w:rsidRPr="00C443BE" w:rsidRDefault="001154EF" w:rsidP="00946B8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t>Primary contact</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8E" w14:textId="77777777" w:rsidR="001154EF" w:rsidRPr="00C443BE" w:rsidRDefault="001154EF" w:rsidP="00946B8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14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8F" w14:textId="77777777" w:rsidR="001154EF" w:rsidRPr="00C443BE" w:rsidRDefault="001154EF" w:rsidP="00946B8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A648F90" w14:textId="77777777" w:rsidR="001154EF" w:rsidRPr="00C443BE" w:rsidRDefault="001154EF" w:rsidP="00946B8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1154EF" w14:paraId="4A648F98" w14:textId="77777777" w:rsidTr="001154EF">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7F7F7F" w:themeColor="text1" w:themeTint="80"/>
            </w:tcBorders>
            <w:shd w:val="clear" w:color="auto" w:fill="auto"/>
            <w:vAlign w:val="top"/>
          </w:tcPr>
          <w:p w14:paraId="4A648F92" w14:textId="5109B18A" w:rsidR="001154EF" w:rsidRDefault="001154EF" w:rsidP="001154EF">
            <w:pPr>
              <w:pStyle w:val="INDICATORNUMBER"/>
              <w:rPr>
                <w:rStyle w:val="IntenseEmphasis"/>
                <w:b/>
                <w:bCs w:val="0"/>
                <w:i w:val="0"/>
                <w:iCs w:val="0"/>
                <w:color w:val="595959"/>
              </w:rPr>
            </w:pPr>
          </w:p>
        </w:tc>
        <w:tc>
          <w:tcPr>
            <w:tcW w:w="2258"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4A648F93" w14:textId="77777777" w:rsidR="001154EF" w:rsidRDefault="001154EF" w:rsidP="00946B8A">
            <w:pPr>
              <w:pStyle w:val="INDICATORTEXT"/>
              <w:cnfStyle w:val="000000000000" w:firstRow="0" w:lastRow="0" w:firstColumn="0" w:lastColumn="0" w:oddVBand="0" w:evenVBand="0" w:oddHBand="0" w:evenHBand="0" w:firstRowFirstColumn="0" w:firstRowLastColumn="0" w:lastRowFirstColumn="0" w:lastRowLastColumn="0"/>
            </w:pPr>
            <w:r>
              <w:t>Secondary contact</w:t>
            </w:r>
          </w:p>
          <w:p w14:paraId="4A648F94" w14:textId="77777777" w:rsidR="001154EF" w:rsidRPr="00C443BE" w:rsidRDefault="001154EF" w:rsidP="00946B8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91F46">
              <w:rPr>
                <w:caps/>
                <w:color w:val="0082C8"/>
                <w:szCs w:val="18"/>
              </w:rPr>
              <w:t>[Optional]</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95" w14:textId="77777777" w:rsidR="001154EF" w:rsidRPr="00C443BE" w:rsidRDefault="001154EF" w:rsidP="00946B8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4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96" w14:textId="77777777" w:rsidR="001154EF" w:rsidRPr="00C443BE" w:rsidRDefault="001154EF" w:rsidP="00946B8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A648F97" w14:textId="77777777" w:rsidR="001154EF" w:rsidRPr="00C443BE" w:rsidRDefault="001154EF" w:rsidP="00946B8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1154EF" w14:paraId="6C332477" w14:textId="77777777" w:rsidTr="001154E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7F7F7F" w:themeColor="text1" w:themeTint="80"/>
            </w:tcBorders>
            <w:shd w:val="clear" w:color="auto" w:fill="auto"/>
            <w:vAlign w:val="top"/>
          </w:tcPr>
          <w:p w14:paraId="613E65B6" w14:textId="0E387DC9" w:rsidR="001154EF" w:rsidRDefault="001154EF" w:rsidP="001154EF">
            <w:pPr>
              <w:pStyle w:val="INDICATORNUMBER"/>
              <w:rPr>
                <w:rStyle w:val="IntenseEmphasis"/>
                <w:b/>
                <w:bCs w:val="0"/>
                <w:i w:val="0"/>
                <w:iCs w:val="0"/>
                <w:color w:val="595959"/>
              </w:rPr>
            </w:pPr>
          </w:p>
        </w:tc>
        <w:tc>
          <w:tcPr>
            <w:tcW w:w="2258"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31D0D288" w14:textId="2A471243" w:rsidR="001154EF" w:rsidRDefault="001154EF" w:rsidP="001154EF">
            <w:pPr>
              <w:pStyle w:val="INDICATORTEXT"/>
              <w:cnfStyle w:val="000000100000" w:firstRow="0" w:lastRow="0" w:firstColumn="0" w:lastColumn="0" w:oddVBand="0" w:evenVBand="0" w:oddHBand="1" w:evenHBand="0" w:firstRowFirstColumn="0" w:firstRowLastColumn="0" w:lastRowFirstColumn="0" w:lastRowLastColumn="0"/>
            </w:pPr>
            <w:r>
              <w:t>Contact for Data Portal</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2975F6" w14:textId="77777777" w:rsidR="001154EF" w:rsidRPr="00C443BE" w:rsidRDefault="001154EF" w:rsidP="001154EF">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14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9F2DF1" w14:textId="77777777" w:rsidR="001154EF" w:rsidRPr="00C443BE" w:rsidRDefault="001154EF" w:rsidP="001154EF">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DB24CA4" w14:textId="3415BBA0" w:rsidR="001154EF" w:rsidRPr="00C443BE" w:rsidRDefault="001154EF" w:rsidP="001154EF">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4A648F99" w14:textId="77777777" w:rsidR="00180010" w:rsidRDefault="00180010" w:rsidP="00C443BE">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4D74B2" w14:paraId="4A648F9C" w14:textId="77777777" w:rsidTr="0009743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A648F9A" w14:textId="4EB449AC" w:rsidR="004D74B2" w:rsidRPr="00DC20FA" w:rsidRDefault="00F85D43" w:rsidP="00097438">
            <w:pPr>
              <w:pStyle w:val="SectionIndicatorHeaderText"/>
              <w:rPr>
                <w:rStyle w:val="IntenseEmphasis"/>
                <w:b w:val="0"/>
                <w:bCs w:val="0"/>
                <w:i w:val="0"/>
                <w:iCs w:val="0"/>
                <w:color w:val="FFFFFF" w:themeColor="background1"/>
              </w:rPr>
            </w:pPr>
            <w:r>
              <w:rPr>
                <w:rStyle w:val="IntenseEmphasis"/>
                <w:b w:val="0"/>
                <w:i w:val="0"/>
                <w:color w:val="FFFFFF" w:themeColor="background1"/>
              </w:rPr>
              <w:t>CM</w:t>
            </w:r>
            <w:r w:rsidR="004D74B2">
              <w:rPr>
                <w:rStyle w:val="IntenseEmphasis"/>
                <w:b w:val="0"/>
                <w:i w:val="0"/>
                <w:color w:val="FFFFFF" w:themeColor="background1"/>
              </w:rPr>
              <w:t xml:space="preserve"> </w:t>
            </w:r>
            <w:r w:rsidR="00F8057C">
              <w:rPr>
                <w:rStyle w:val="IntenseEmphasis"/>
                <w:b w:val="0"/>
                <w:i w:val="0"/>
                <w:color w:val="FFFFFF" w:themeColor="background1"/>
              </w:rPr>
              <w:t>04</w:t>
            </w:r>
          </w:p>
        </w:tc>
        <w:tc>
          <w:tcPr>
            <w:tcW w:w="8037" w:type="dxa"/>
            <w:tcBorders>
              <w:top w:val="single" w:sz="4" w:space="0" w:color="0082C8"/>
              <w:bottom w:val="single" w:sz="4" w:space="0" w:color="7F7F7F" w:themeColor="text1" w:themeTint="80"/>
            </w:tcBorders>
          </w:tcPr>
          <w:p w14:paraId="4A648F9B" w14:textId="77777777" w:rsidR="004D74B2" w:rsidRPr="00DC20FA" w:rsidRDefault="004D74B2" w:rsidP="0009743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4D74B2" w:rsidRPr="00D5451C" w14:paraId="4A648F9F" w14:textId="77777777" w:rsidTr="004D74B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70C0"/>
            </w:tcBorders>
            <w:vAlign w:val="top"/>
          </w:tcPr>
          <w:p w14:paraId="4A648F9D" w14:textId="0FB599F1" w:rsidR="004D74B2" w:rsidRPr="000D72DF" w:rsidRDefault="00F85D43" w:rsidP="00097438">
            <w:pPr>
              <w:pStyle w:val="INDICATORNUMBER"/>
              <w:rPr>
                <w:rStyle w:val="IntenseEmphasis"/>
                <w:b/>
                <w:bCs w:val="0"/>
                <w:i w:val="0"/>
                <w:iCs w:val="0"/>
              </w:rPr>
            </w:pPr>
            <w:r>
              <w:rPr>
                <w:rStyle w:val="IntenseEmphasis"/>
                <w:b/>
                <w:bCs w:val="0"/>
                <w:i w:val="0"/>
                <w:iCs w:val="0"/>
                <w:color w:val="595959"/>
              </w:rPr>
              <w:t>CM</w:t>
            </w:r>
            <w:r w:rsidR="004D74B2">
              <w:rPr>
                <w:rStyle w:val="IntenseEmphasis"/>
                <w:b/>
                <w:bCs w:val="0"/>
                <w:i w:val="0"/>
                <w:iCs w:val="0"/>
                <w:color w:val="595959"/>
              </w:rPr>
              <w:t xml:space="preserve"> </w:t>
            </w:r>
            <w:r w:rsidR="00F8057C">
              <w:rPr>
                <w:rStyle w:val="IntenseEmphasis"/>
                <w:b/>
                <w:bCs w:val="0"/>
                <w:i w:val="0"/>
                <w:iCs w:val="0"/>
                <w:color w:val="595959"/>
              </w:rPr>
              <w:t>04</w:t>
            </w:r>
          </w:p>
        </w:tc>
        <w:tc>
          <w:tcPr>
            <w:tcW w:w="8037" w:type="dxa"/>
            <w:tcBorders>
              <w:top w:val="single" w:sz="4" w:space="0" w:color="7F7F7F" w:themeColor="text1" w:themeTint="80"/>
              <w:bottom w:val="single" w:sz="4" w:space="0" w:color="0070C0"/>
            </w:tcBorders>
            <w:shd w:val="clear" w:color="auto" w:fill="auto"/>
            <w:vAlign w:val="top"/>
          </w:tcPr>
          <w:p w14:paraId="4A648F9E" w14:textId="77777777" w:rsidR="004D74B2" w:rsidRPr="00665974" w:rsidRDefault="00180010" w:rsidP="000E1007">
            <w:pPr>
              <w:pStyle w:val="INDICATORTEXT"/>
              <w:cnfStyle w:val="000000100000" w:firstRow="0" w:lastRow="0" w:firstColumn="0" w:lastColumn="0" w:oddVBand="0" w:evenVBand="0" w:oddHBand="1" w:evenHBand="0" w:firstRowFirstColumn="0" w:firstRowLastColumn="0" w:lastRowFirstColumn="0" w:lastRowLastColumn="0"/>
            </w:pPr>
            <w:r>
              <w:t>These people will be contacted in case of any queries around the reported information and will receive all f</w:t>
            </w:r>
            <w:r w:rsidR="000E1007">
              <w:t>ollow up information about the R</w:t>
            </w:r>
            <w:r>
              <w:t xml:space="preserve">eporting and </w:t>
            </w:r>
            <w:r w:rsidR="000E1007">
              <w:t>A</w:t>
            </w:r>
            <w:r>
              <w:t>ssessment process.</w:t>
            </w:r>
          </w:p>
        </w:tc>
      </w:tr>
    </w:tbl>
    <w:p w14:paraId="4A648FA0" w14:textId="77777777" w:rsidR="00B148B5" w:rsidRDefault="00B148B5" w:rsidP="00B148B5">
      <w:pPr>
        <w:rPr>
          <w:rFonts w:eastAsia="Times New Roman"/>
          <w:color w:val="595959"/>
          <w:sz w:val="18"/>
          <w:szCs w:val="18"/>
        </w:rPr>
      </w:pPr>
    </w:p>
    <w:tbl>
      <w:tblPr>
        <w:tblStyle w:val="SubSectionMISCTableMANDATORY1"/>
        <w:tblW w:w="9072" w:type="dxa"/>
        <w:tblInd w:w="-5" w:type="dxa"/>
        <w:tblLayout w:type="fixed"/>
        <w:tblLook w:val="06A0" w:firstRow="1" w:lastRow="0" w:firstColumn="1" w:lastColumn="0" w:noHBand="1" w:noVBand="1"/>
      </w:tblPr>
      <w:tblGrid>
        <w:gridCol w:w="1985"/>
        <w:gridCol w:w="7087"/>
      </w:tblGrid>
      <w:tr w:rsidR="001154EF" w:rsidRPr="00946B8A" w14:paraId="7BF0470C" w14:textId="77777777" w:rsidTr="00C530D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985" w:type="dxa"/>
            <w:tcBorders>
              <w:top w:val="single" w:sz="4" w:space="0" w:color="595959"/>
              <w:left w:val="single" w:sz="4" w:space="0" w:color="595959"/>
              <w:bottom w:val="single" w:sz="4" w:space="0" w:color="595959"/>
            </w:tcBorders>
            <w:shd w:val="clear" w:color="auto" w:fill="00B0F0"/>
          </w:tcPr>
          <w:p w14:paraId="6C5D1D4A" w14:textId="1A71D5F7" w:rsidR="001154EF" w:rsidRPr="00B86219" w:rsidRDefault="001154EF" w:rsidP="00C530DC">
            <w:pPr>
              <w:widowControl/>
              <w:autoSpaceDE/>
              <w:autoSpaceDN/>
              <w:adjustRightInd/>
              <w:spacing w:before="60" w:after="120" w:line="240" w:lineRule="auto"/>
              <w:rPr>
                <w:b/>
                <w:color w:val="0050A6"/>
              </w:rPr>
            </w:pPr>
            <w:r w:rsidRPr="00B86219">
              <w:rPr>
                <w:b/>
                <w:bCs/>
                <w:iCs/>
              </w:rPr>
              <w:t>CM 0</w:t>
            </w:r>
            <w:r w:rsidR="00C530DC">
              <w:rPr>
                <w:b/>
                <w:bCs/>
                <w:iCs/>
              </w:rPr>
              <w:t>4</w:t>
            </w:r>
          </w:p>
        </w:tc>
        <w:tc>
          <w:tcPr>
            <w:tcW w:w="7087" w:type="dxa"/>
            <w:tcBorders>
              <w:top w:val="single" w:sz="4" w:space="0" w:color="595959"/>
              <w:bottom w:val="single" w:sz="4" w:space="0" w:color="595959"/>
              <w:right w:val="single" w:sz="4" w:space="0" w:color="595959"/>
            </w:tcBorders>
            <w:shd w:val="clear" w:color="auto" w:fill="0070C0"/>
          </w:tcPr>
          <w:p w14:paraId="4B399AB1" w14:textId="77777777" w:rsidR="001154EF" w:rsidRPr="00946B8A" w:rsidRDefault="001154EF" w:rsidP="00C530DC">
            <w:pPr>
              <w:widowControl/>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color w:val="0050A6"/>
              </w:rPr>
            </w:pPr>
            <w:r w:rsidRPr="00946B8A">
              <w:rPr>
                <w:b/>
                <w:bCs/>
                <w:iCs/>
              </w:rPr>
              <w:t>DEFINITIONS</w:t>
            </w:r>
          </w:p>
        </w:tc>
      </w:tr>
      <w:tr w:rsidR="001154EF" w:rsidRPr="00946B8A" w14:paraId="22BEFED1" w14:textId="77777777" w:rsidTr="00C530DC">
        <w:tc>
          <w:tcPr>
            <w:cnfStyle w:val="001000000000" w:firstRow="0" w:lastRow="0" w:firstColumn="1" w:lastColumn="0" w:oddVBand="0" w:evenVBand="0" w:oddHBand="0" w:evenHBand="0" w:firstRowFirstColumn="0" w:firstRowLastColumn="0" w:lastRowFirstColumn="0" w:lastRowLastColumn="0"/>
            <w:tcW w:w="1985" w:type="dxa"/>
            <w:tcBorders>
              <w:left w:val="single" w:sz="4" w:space="0" w:color="595959"/>
            </w:tcBorders>
          </w:tcPr>
          <w:p w14:paraId="3DFFBA2F" w14:textId="040A28BF" w:rsidR="001154EF" w:rsidRPr="00946B8A" w:rsidRDefault="001154EF" w:rsidP="001154EF">
            <w:pPr>
              <w:widowControl/>
              <w:autoSpaceDE/>
              <w:autoSpaceDN/>
              <w:adjustRightInd/>
              <w:spacing w:before="80" w:after="120" w:line="240" w:lineRule="auto"/>
              <w:rPr>
                <w:b/>
                <w:bCs/>
                <w:color w:val="595959"/>
                <w:sz w:val="18"/>
                <w:szCs w:val="18"/>
              </w:rPr>
            </w:pPr>
            <w:r>
              <w:rPr>
                <w:b/>
                <w:bCs/>
                <w:color w:val="595959"/>
                <w:sz w:val="18"/>
                <w:szCs w:val="18"/>
              </w:rPr>
              <w:t>Data Portal</w:t>
            </w:r>
          </w:p>
        </w:tc>
        <w:tc>
          <w:tcPr>
            <w:tcW w:w="7087" w:type="dxa"/>
            <w:tcBorders>
              <w:right w:val="single" w:sz="4" w:space="0" w:color="595959"/>
            </w:tcBorders>
          </w:tcPr>
          <w:p w14:paraId="16966575" w14:textId="5F43A45D" w:rsidR="001154EF" w:rsidRPr="00946B8A" w:rsidRDefault="001154EF" w:rsidP="001154EF">
            <w:pPr>
              <w:spacing w:before="80" w:after="120" w:line="240" w:lineRule="auto"/>
              <w:cnfStyle w:val="000000000000" w:firstRow="0" w:lastRow="0" w:firstColumn="0" w:lastColumn="0" w:oddVBand="0" w:evenVBand="0" w:oddHBand="0" w:evenHBand="0" w:firstRowFirstColumn="0" w:firstRowLastColumn="0" w:lastRowFirstColumn="0" w:lastRowLastColumn="0"/>
              <w:rPr>
                <w:bCs/>
                <w:color w:val="595959"/>
                <w:sz w:val="18"/>
                <w:szCs w:val="18"/>
              </w:rPr>
            </w:pPr>
            <w:r w:rsidRPr="001154EF">
              <w:rPr>
                <w:bCs/>
                <w:color w:val="595959"/>
                <w:sz w:val="18"/>
                <w:szCs w:val="18"/>
              </w:rPr>
              <w:t xml:space="preserve">The Data Portal is a centralised web-based platform that will allow signatories to view their own reports, request access to view other signatories' private transparency and assessment reports and vice-versa give access. It will also allow users to export public responses and create lists to easily retrieve reports matching their filters. When the Data Portal goes live in Q1 of 2017, the primary contact will have overarching responsibility of the granting process among users of his/her organisation. </w:t>
            </w:r>
          </w:p>
        </w:tc>
      </w:tr>
    </w:tbl>
    <w:p w14:paraId="4A648FA1" w14:textId="77777777" w:rsidR="00B148B5" w:rsidRDefault="00B148B5" w:rsidP="005D46D5">
      <w:r>
        <w:br w:type="page"/>
      </w:r>
    </w:p>
    <w:tbl>
      <w:tblPr>
        <w:tblStyle w:val="SectionHeader"/>
        <w:tblW w:w="9129" w:type="dxa"/>
        <w:tblLook w:val="0660" w:firstRow="1" w:lastRow="1" w:firstColumn="0" w:lastColumn="0" w:noHBand="1" w:noVBand="1"/>
      </w:tblPr>
      <w:tblGrid>
        <w:gridCol w:w="9129"/>
      </w:tblGrid>
      <w:tr w:rsidR="00B148B5" w14:paraId="4A648FA3" w14:textId="77777777" w:rsidTr="00097438">
        <w:trPr>
          <w:cnfStyle w:val="100000000000" w:firstRow="1" w:lastRow="0" w:firstColumn="0" w:lastColumn="0" w:oddVBand="0" w:evenVBand="0" w:oddHBand="0" w:evenHBand="0" w:firstRowFirstColumn="0" w:firstRowLastColumn="0" w:lastRowFirstColumn="0" w:lastRowLastColumn="0"/>
        </w:trPr>
        <w:tc>
          <w:tcPr>
            <w:tcW w:w="9129" w:type="dxa"/>
          </w:tcPr>
          <w:p w14:paraId="4A648FA2" w14:textId="77777777" w:rsidR="00B148B5" w:rsidRDefault="00B148B5" w:rsidP="00097438">
            <w:pPr>
              <w:widowControl/>
              <w:autoSpaceDE/>
              <w:autoSpaceDN/>
              <w:adjustRightInd/>
              <w:spacing w:after="0" w:line="240" w:lineRule="auto"/>
              <w:rPr>
                <w:rStyle w:val="IntenseEmphasis"/>
                <w:b/>
                <w:bCs w:val="0"/>
                <w:i w:val="0"/>
                <w:iCs w:val="0"/>
              </w:rPr>
            </w:pPr>
            <w:r>
              <w:lastRenderedPageBreak/>
              <w:t>SECTION</w:t>
            </w:r>
          </w:p>
        </w:tc>
      </w:tr>
      <w:tr w:rsidR="00B148B5" w14:paraId="4A648FA5" w14:textId="77777777" w:rsidTr="00097438">
        <w:trPr>
          <w:cnfStyle w:val="010000000000" w:firstRow="0" w:lastRow="1" w:firstColumn="0" w:lastColumn="0" w:oddVBand="0" w:evenVBand="0" w:oddHBand="0" w:evenHBand="0" w:firstRowFirstColumn="0" w:firstRowLastColumn="0" w:lastRowFirstColumn="0" w:lastRowLastColumn="0"/>
        </w:trPr>
        <w:tc>
          <w:tcPr>
            <w:tcW w:w="9129" w:type="dxa"/>
          </w:tcPr>
          <w:p w14:paraId="4A648FA4" w14:textId="77777777" w:rsidR="00B148B5" w:rsidRPr="00BF74E2" w:rsidRDefault="00B148B5" w:rsidP="00097438">
            <w:pPr>
              <w:pStyle w:val="Heading2"/>
              <w:outlineLvl w:val="1"/>
              <w:rPr>
                <w:rStyle w:val="IntenseEmphasis"/>
                <w:i w:val="0"/>
                <w:iCs w:val="0"/>
                <w:color w:val="008CD0"/>
              </w:rPr>
            </w:pPr>
            <w:bookmarkStart w:id="10" w:name="_Toc460580972"/>
            <w:r>
              <w:t>Final review and submission</w:t>
            </w:r>
            <w:bookmarkEnd w:id="10"/>
          </w:p>
        </w:tc>
      </w:tr>
    </w:tbl>
    <w:p w14:paraId="4A648FA6" w14:textId="77777777" w:rsidR="00B148B5" w:rsidRDefault="00B148B5" w:rsidP="000E3E7E">
      <w:pPr>
        <w:pStyle w:val="INDICATORNUMBER"/>
        <w:spacing w:before="100" w:after="0"/>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D7EB6" w14:paraId="4A648FAB" w14:textId="77777777" w:rsidTr="000974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FA7" w14:textId="77777777" w:rsidR="00FD7EB6" w:rsidRPr="00356CDA" w:rsidRDefault="00FD7EB6" w:rsidP="00097438">
            <w:pPr>
              <w:widowControl/>
              <w:autoSpaceDE/>
              <w:autoSpaceDN/>
              <w:adjustRightInd/>
              <w:spacing w:after="0" w:line="240" w:lineRule="auto"/>
              <w:rPr>
                <w:rStyle w:val="IntenseEmphasis"/>
                <w:b w:val="0"/>
                <w:bCs w:val="0"/>
                <w:iCs w:val="0"/>
                <w:color w:val="FFFFFF" w:themeColor="background1"/>
              </w:rPr>
            </w:pPr>
          </w:p>
        </w:tc>
        <w:tc>
          <w:tcPr>
            <w:tcW w:w="3402" w:type="dxa"/>
          </w:tcPr>
          <w:p w14:paraId="4A648FA8" w14:textId="77777777" w:rsidR="00FD7EB6" w:rsidRPr="00356CDA" w:rsidRDefault="00FD7EB6" w:rsidP="0009743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A648FA9" w14:textId="77777777" w:rsidR="00FD7EB6" w:rsidRPr="00356CDA" w:rsidRDefault="00FD7EB6" w:rsidP="0009743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A648FAA" w14:textId="77777777" w:rsidR="00FD7EB6" w:rsidRPr="00356CDA" w:rsidRDefault="00FD7EB6" w:rsidP="00097438">
            <w:pPr>
              <w:widowControl/>
              <w:autoSpaceDE/>
              <w:autoSpaceDN/>
              <w:adjustRightInd/>
              <w:spacing w:after="0" w:line="240" w:lineRule="auto"/>
              <w:rPr>
                <w:rStyle w:val="IntenseEmphasis"/>
                <w:b w:val="0"/>
                <w:bCs w:val="0"/>
                <w:iCs w:val="0"/>
                <w:color w:val="FFFFFF" w:themeColor="background1"/>
              </w:rPr>
            </w:pPr>
            <w:r w:rsidRPr="00356CDA">
              <w:t>Principle</w:t>
            </w:r>
          </w:p>
        </w:tc>
      </w:tr>
      <w:tr w:rsidR="00FD7EB6" w14:paraId="4A648FB1" w14:textId="77777777" w:rsidTr="0009743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A648FAC" w14:textId="585217A9" w:rsidR="00FD7EB6" w:rsidRPr="00356CDA" w:rsidRDefault="001B1EB9" w:rsidP="00FD7EB6">
            <w:pPr>
              <w:pStyle w:val="SectionIndicatorHeaderText"/>
              <w:rPr>
                <w:rStyle w:val="IntenseEmphasis"/>
                <w:bCs w:val="0"/>
                <w:i w:val="0"/>
                <w:iCs w:val="0"/>
                <w:color w:val="FFFFFF" w:themeColor="background1"/>
              </w:rPr>
            </w:pPr>
            <w:r>
              <w:rPr>
                <w:rStyle w:val="IntenseEmphasis"/>
                <w:i w:val="0"/>
                <w:color w:val="FFFFFF" w:themeColor="background1"/>
              </w:rPr>
              <w:t>CM</w:t>
            </w:r>
            <w:r w:rsidR="00FD7EB6">
              <w:rPr>
                <w:rStyle w:val="IntenseEmphasis"/>
                <w:i w:val="0"/>
                <w:color w:val="FFFFFF" w:themeColor="background1"/>
              </w:rPr>
              <w:t xml:space="preserve"> </w:t>
            </w:r>
            <w:r w:rsidR="00F8057C">
              <w:rPr>
                <w:rStyle w:val="IntenseEmphasis"/>
                <w:i w:val="0"/>
                <w:color w:val="FFFFFF" w:themeColor="background1"/>
              </w:rPr>
              <w:t>05</w:t>
            </w:r>
          </w:p>
        </w:tc>
        <w:tc>
          <w:tcPr>
            <w:tcW w:w="3402" w:type="dxa"/>
          </w:tcPr>
          <w:p w14:paraId="4A648FAD" w14:textId="77777777" w:rsidR="00F85F54" w:rsidRDefault="00FD7EB6" w:rsidP="00F85F5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F85F54">
              <w:rPr>
                <w:rStyle w:val="IntenseEmphasis"/>
                <w:i w:val="0"/>
                <w:color w:val="FFFFFF" w:themeColor="background1"/>
              </w:rPr>
              <w:t>TO REPORT</w:t>
            </w:r>
          </w:p>
          <w:p w14:paraId="4A648FAE" w14:textId="77777777" w:rsidR="00FD7EB6" w:rsidRPr="00356CDA" w:rsidRDefault="00F85F54" w:rsidP="00F85F5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NOT DISCLOSED</w:t>
            </w:r>
          </w:p>
        </w:tc>
        <w:tc>
          <w:tcPr>
            <w:tcW w:w="3302" w:type="dxa"/>
          </w:tcPr>
          <w:p w14:paraId="4A648FAF" w14:textId="77777777" w:rsidR="00FD7EB6" w:rsidRPr="00A57E01" w:rsidRDefault="00FD7EB6" w:rsidP="0009743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4A648FB0" w14:textId="77777777" w:rsidR="00FD7EB6" w:rsidRPr="00356CDA" w:rsidRDefault="00FD7EB6" w:rsidP="00097438">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4A648FB2" w14:textId="77777777" w:rsidR="00FD7EB6" w:rsidRDefault="00FD7EB6" w:rsidP="000E3E7E">
      <w:pPr>
        <w:pStyle w:val="INDICATORNUMBER"/>
        <w:spacing w:before="100" w:after="0"/>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1B1EB9" w14:paraId="4A648FB5" w14:textId="77777777" w:rsidTr="001B1E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hideMark/>
          </w:tcPr>
          <w:p w14:paraId="4A648FB3" w14:textId="41FC95D8" w:rsidR="001B1EB9" w:rsidRPr="001B1EB9" w:rsidRDefault="001B1EB9" w:rsidP="00B0185F">
            <w:pPr>
              <w:pStyle w:val="SectionIndicatorHeaderText"/>
              <w:rPr>
                <w:rStyle w:val="IntenseEmphasis"/>
                <w:i w:val="0"/>
                <w:color w:val="FFFFFF" w:themeColor="background1"/>
                <w:sz w:val="20"/>
                <w:szCs w:val="20"/>
              </w:rPr>
            </w:pPr>
            <w:r>
              <w:rPr>
                <w:rStyle w:val="IntenseEmphasis"/>
                <w:i w:val="0"/>
                <w:color w:val="FFFFFF" w:themeColor="background1"/>
                <w:sz w:val="20"/>
                <w:szCs w:val="20"/>
              </w:rPr>
              <w:t>CM</w:t>
            </w:r>
            <w:r w:rsidRPr="001B1EB9">
              <w:rPr>
                <w:rStyle w:val="IntenseEmphasis"/>
                <w:i w:val="0"/>
                <w:color w:val="FFFFFF" w:themeColor="background1"/>
                <w:sz w:val="20"/>
                <w:szCs w:val="20"/>
              </w:rPr>
              <w:t xml:space="preserve"> </w:t>
            </w:r>
            <w:r w:rsidR="00F8057C">
              <w:rPr>
                <w:rStyle w:val="IntenseEmphasis"/>
                <w:i w:val="0"/>
                <w:color w:val="FFFFFF" w:themeColor="background1"/>
                <w:sz w:val="20"/>
                <w:szCs w:val="20"/>
              </w:rPr>
              <w:t>05</w:t>
            </w:r>
            <w:r w:rsidR="00B0185F" w:rsidRPr="001B1EB9">
              <w:rPr>
                <w:rStyle w:val="IntenseEmphasis"/>
                <w:i w:val="0"/>
                <w:color w:val="FFFFFF" w:themeColor="background1"/>
                <w:sz w:val="20"/>
                <w:szCs w:val="20"/>
              </w:rPr>
              <w:t xml:space="preserve"> </w:t>
            </w:r>
          </w:p>
        </w:tc>
        <w:tc>
          <w:tcPr>
            <w:tcW w:w="8080" w:type="dxa"/>
            <w:gridSpan w:val="2"/>
            <w:tcBorders>
              <w:top w:val="single" w:sz="4" w:space="0" w:color="0070C0"/>
              <w:bottom w:val="single" w:sz="4" w:space="0" w:color="0070C0"/>
              <w:right w:val="single" w:sz="4" w:space="0" w:color="0070C0"/>
            </w:tcBorders>
            <w:shd w:val="clear" w:color="auto" w:fill="0070C0"/>
            <w:hideMark/>
          </w:tcPr>
          <w:p w14:paraId="4A648FB4" w14:textId="77777777" w:rsidR="001B1EB9" w:rsidRPr="001B1EB9" w:rsidRDefault="001B1EB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sz w:val="20"/>
                <w:szCs w:val="20"/>
              </w:rPr>
            </w:pPr>
            <w:r w:rsidRPr="001B1EB9">
              <w:rPr>
                <w:rStyle w:val="IntenseEmphasis"/>
                <w:b/>
                <w:i w:val="0"/>
                <w:color w:val="FFFFFF" w:themeColor="background1"/>
                <w:sz w:val="20"/>
                <w:szCs w:val="20"/>
              </w:rPr>
              <w:t>INDICATOR</w:t>
            </w:r>
          </w:p>
        </w:tc>
      </w:tr>
      <w:tr w:rsidR="001B1EB9" w14:paraId="4A648FBB" w14:textId="77777777" w:rsidTr="001B1EB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hideMark/>
          </w:tcPr>
          <w:p w14:paraId="4A648FB6" w14:textId="257E397E" w:rsidR="001B1EB9" w:rsidRDefault="001B1EB9">
            <w:pPr>
              <w:pStyle w:val="INDICATORNUMBER"/>
              <w:rPr>
                <w:rStyle w:val="IntenseEmphasis"/>
                <w:lang w:eastAsia="en-US"/>
              </w:rPr>
            </w:pPr>
            <w:r>
              <w:rPr>
                <w:rStyle w:val="IntenseEmphasis"/>
                <w:b/>
                <w:bCs w:val="0"/>
                <w:i w:val="0"/>
                <w:iCs w:val="0"/>
                <w:color w:val="595959"/>
              </w:rPr>
              <w:t xml:space="preserve">CM </w:t>
            </w:r>
            <w:r w:rsidR="00F8057C">
              <w:rPr>
                <w:rStyle w:val="IntenseEmphasis"/>
                <w:b/>
                <w:bCs w:val="0"/>
                <w:i w:val="0"/>
                <w:iCs w:val="0"/>
                <w:color w:val="595959"/>
              </w:rPr>
              <w:t>05</w:t>
            </w:r>
            <w:r w:rsidRPr="001B1EB9">
              <w:rPr>
                <w:rStyle w:val="IntenseEmphasis"/>
                <w:b/>
                <w:bCs w:val="0"/>
                <w:i w:val="0"/>
                <w:iCs w:val="0"/>
                <w:color w:val="595959"/>
              </w:rPr>
              <w:t>.1</w:t>
            </w:r>
          </w:p>
        </w:tc>
        <w:tc>
          <w:tcPr>
            <w:tcW w:w="8080" w:type="dxa"/>
            <w:gridSpan w:val="2"/>
            <w:tcBorders>
              <w:top w:val="single" w:sz="4" w:space="0" w:color="0070C0"/>
              <w:left w:val="nil"/>
              <w:bottom w:val="single" w:sz="4" w:space="0" w:color="0070C0"/>
              <w:right w:val="single" w:sz="4" w:space="0" w:color="0070C0"/>
            </w:tcBorders>
            <w:shd w:val="clear" w:color="auto" w:fill="DAEEF3" w:themeFill="accent5" w:themeFillTint="33"/>
            <w:hideMark/>
          </w:tcPr>
          <w:p w14:paraId="4A648FB7" w14:textId="77777777" w:rsidR="001B1EB9" w:rsidRDefault="001B1EB9">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 xml:space="preserve">Thank you for completing the PRI </w:t>
            </w:r>
            <w:r w:rsidR="000E1007">
              <w:rPr>
                <w:bCs/>
                <w:szCs w:val="18"/>
              </w:rPr>
              <w:t>r</w:t>
            </w:r>
            <w:r>
              <w:rPr>
                <w:bCs/>
                <w:szCs w:val="18"/>
              </w:rPr>
              <w:t xml:space="preserve">eporting </w:t>
            </w:r>
            <w:r w:rsidR="000E1007">
              <w:rPr>
                <w:bCs/>
                <w:szCs w:val="18"/>
              </w:rPr>
              <w:t>f</w:t>
            </w:r>
            <w:r>
              <w:rPr>
                <w:bCs/>
                <w:szCs w:val="18"/>
              </w:rPr>
              <w:t xml:space="preserve">ramework. </w:t>
            </w:r>
          </w:p>
          <w:p w14:paraId="4A648FB8" w14:textId="77777777" w:rsidR="001B1EB9" w:rsidRDefault="001B1EB9" w:rsidP="007D1D1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 xml:space="preserve">Click the link below to </w:t>
            </w:r>
            <w:r w:rsidR="000E1007">
              <w:rPr>
                <w:bCs/>
                <w:szCs w:val="18"/>
              </w:rPr>
              <w:t>review</w:t>
            </w:r>
            <w:r>
              <w:rPr>
                <w:bCs/>
                <w:szCs w:val="18"/>
              </w:rPr>
              <w:t xml:space="preserve"> how your reported information will be presented in your RI Transparency Report.</w:t>
            </w:r>
            <w:r w:rsidR="007D1D1F">
              <w:rPr>
                <w:bCs/>
                <w:szCs w:val="18"/>
              </w:rPr>
              <w:t xml:space="preserve"> </w:t>
            </w:r>
            <w:r w:rsidR="006F462B">
              <w:rPr>
                <w:bCs/>
                <w:szCs w:val="18"/>
              </w:rPr>
              <w:t>The RI Transparency Report</w:t>
            </w:r>
            <w:r w:rsidR="00CD1F6B">
              <w:rPr>
                <w:bCs/>
                <w:szCs w:val="18"/>
              </w:rPr>
              <w:t xml:space="preserve"> will be</w:t>
            </w:r>
            <w:r w:rsidR="007D1D1F">
              <w:rPr>
                <w:bCs/>
                <w:szCs w:val="18"/>
              </w:rPr>
              <w:t xml:space="preserve"> publicly disclosed</w:t>
            </w:r>
            <w:r w:rsidR="00CD1F6B">
              <w:rPr>
                <w:bCs/>
                <w:szCs w:val="18"/>
              </w:rPr>
              <w:t>.</w:t>
            </w:r>
          </w:p>
          <w:p w14:paraId="4A648FB9" w14:textId="77777777" w:rsidR="001B1EB9" w:rsidRDefault="001B1EB9">
            <w:pPr>
              <w:pStyle w:val="INDICATORTEXT"/>
              <w:jc w:val="both"/>
              <w:cnfStyle w:val="000000100000" w:firstRow="0" w:lastRow="0" w:firstColumn="0" w:lastColumn="0" w:oddVBand="0" w:evenVBand="0" w:oddHBand="1" w:evenHBand="0" w:firstRowFirstColumn="0" w:firstRowLastColumn="0" w:lastRowFirstColumn="0" w:lastRowLastColumn="0"/>
              <w:rPr>
                <w:rFonts w:cstheme="minorBidi"/>
                <w:noProof/>
              </w:rPr>
            </w:pPr>
            <w:r>
              <w:rPr>
                <w:rFonts w:cstheme="minorBidi"/>
                <w:noProof/>
              </w:rPr>
              <w:t xml:space="preserve">If you have responded incorrectly to </w:t>
            </w:r>
            <w:r w:rsidR="00CD1F6B">
              <w:rPr>
                <w:rFonts w:cstheme="minorBidi"/>
                <w:noProof/>
              </w:rPr>
              <w:t>any</w:t>
            </w:r>
            <w:r>
              <w:rPr>
                <w:rFonts w:cstheme="minorBidi"/>
                <w:noProof/>
              </w:rPr>
              <w:t xml:space="preserve"> indicators, please return to these indicators in the Online Reporting Tool and adjust accordingly.</w:t>
            </w:r>
          </w:p>
          <w:p w14:paraId="4A648FBA" w14:textId="77777777" w:rsidR="00704776" w:rsidRPr="00CD1F6B" w:rsidRDefault="00903CAD" w:rsidP="00CD1F6B">
            <w:pPr>
              <w:pStyle w:val="INDICATORTEXT"/>
              <w:jc w:val="both"/>
              <w:cnfStyle w:val="000000100000" w:firstRow="0" w:lastRow="0" w:firstColumn="0" w:lastColumn="0" w:oddVBand="0" w:evenVBand="0" w:oddHBand="1" w:evenHBand="0" w:firstRowFirstColumn="0" w:firstRowLastColumn="0" w:lastRowFirstColumn="0" w:lastRowLastColumn="0"/>
              <w:rPr>
                <w:b/>
                <w:bCs/>
                <w:szCs w:val="18"/>
              </w:rPr>
            </w:pPr>
            <w:r>
              <w:rPr>
                <w:b/>
                <w:bCs/>
                <w:szCs w:val="18"/>
              </w:rPr>
              <w:t>[</w:t>
            </w:r>
            <w:r w:rsidR="001B1EB9">
              <w:rPr>
                <w:b/>
                <w:bCs/>
                <w:szCs w:val="18"/>
              </w:rPr>
              <w:t>REVIEW YOUR RI TRANSPARENCY REPORT</w:t>
            </w:r>
            <w:r>
              <w:rPr>
                <w:b/>
                <w:bCs/>
                <w:szCs w:val="18"/>
              </w:rPr>
              <w:t>]</w:t>
            </w:r>
          </w:p>
        </w:tc>
      </w:tr>
      <w:tr w:rsidR="006146B4" w14:paraId="4A648FBF" w14:textId="77777777" w:rsidTr="00946B8A">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hideMark/>
          </w:tcPr>
          <w:p w14:paraId="4A648FBC" w14:textId="5144183A" w:rsidR="006146B4" w:rsidRDefault="006146B4">
            <w:pPr>
              <w:pStyle w:val="INDICATORNUMBER"/>
              <w:rPr>
                <w:rStyle w:val="IntenseEmphasis"/>
                <w:b/>
                <w:bCs w:val="0"/>
                <w:i w:val="0"/>
                <w:iCs w:val="0"/>
                <w:lang w:eastAsia="en-US"/>
              </w:rPr>
            </w:pPr>
            <w:r>
              <w:rPr>
                <w:rStyle w:val="IntenseEmphasis"/>
                <w:b/>
                <w:bCs w:val="0"/>
                <w:i w:val="0"/>
                <w:iCs w:val="0"/>
                <w:color w:val="595959"/>
              </w:rPr>
              <w:t xml:space="preserve">CM </w:t>
            </w:r>
            <w:r w:rsidR="00F8057C">
              <w:rPr>
                <w:rStyle w:val="IntenseEmphasis"/>
                <w:b/>
                <w:bCs w:val="0"/>
                <w:i w:val="0"/>
                <w:iCs w:val="0"/>
                <w:color w:val="595959"/>
              </w:rPr>
              <w:t>05</w:t>
            </w:r>
            <w:r w:rsidRPr="001B1EB9">
              <w:rPr>
                <w:rStyle w:val="IntenseEmphasis"/>
                <w:b/>
                <w:bCs w:val="0"/>
                <w:i w:val="0"/>
                <w:iCs w:val="0"/>
                <w:color w:val="595959"/>
              </w:rPr>
              <w:t>.2</w:t>
            </w:r>
          </w:p>
        </w:tc>
        <w:tc>
          <w:tcPr>
            <w:tcW w:w="8080" w:type="dxa"/>
            <w:gridSpan w:val="2"/>
            <w:tcBorders>
              <w:top w:val="single" w:sz="4" w:space="0" w:color="0070C0"/>
              <w:left w:val="nil"/>
              <w:bottom w:val="single" w:sz="4" w:space="0" w:color="595959"/>
              <w:right w:val="single" w:sz="4" w:space="0" w:color="0070C0"/>
            </w:tcBorders>
            <w:shd w:val="clear" w:color="auto" w:fill="DAEEF3" w:themeFill="accent5" w:themeFillTint="33"/>
            <w:hideMark/>
          </w:tcPr>
          <w:p w14:paraId="4A648FBD" w14:textId="77777777" w:rsidR="006146B4" w:rsidRDefault="006146B4" w:rsidP="001E0C9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Indicate whether you give PRI permission to publish any information you have marked as public, as well as the mandatory to disclose indicators.   </w:t>
            </w:r>
          </w:p>
          <w:p w14:paraId="4A648FBE" w14:textId="77777777" w:rsidR="006146B4" w:rsidRDefault="006146B4" w:rsidP="002348E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Once your report is submitted, you will not be able to modify your responses and information you have marked as public will automatically be published on the PRI website. </w:t>
            </w:r>
          </w:p>
        </w:tc>
      </w:tr>
      <w:tr w:rsidR="006146B4" w14:paraId="4A648FC4" w14:textId="77777777" w:rsidTr="00BB781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hideMark/>
          </w:tcPr>
          <w:p w14:paraId="4A648FC0" w14:textId="77777777" w:rsidR="006146B4" w:rsidRDefault="006146B4">
            <w:pPr>
              <w:widowControl/>
              <w:autoSpaceDE/>
              <w:autoSpaceDN/>
              <w:adjustRightInd/>
              <w:spacing w:before="0" w:after="0" w:line="240" w:lineRule="auto"/>
              <w:rPr>
                <w:rStyle w:val="IntenseEmphasis"/>
                <w:bCs w:val="0"/>
                <w:i w:val="0"/>
                <w:iCs w:val="0"/>
                <w:sz w:val="18"/>
                <w:szCs w:val="18"/>
                <w:lang w:eastAsia="en-US"/>
              </w:rPr>
            </w:pPr>
          </w:p>
        </w:tc>
        <w:tc>
          <w:tcPr>
            <w:tcW w:w="4040" w:type="dxa"/>
            <w:tcBorders>
              <w:top w:val="nil"/>
              <w:left w:val="nil"/>
              <w:bottom w:val="single" w:sz="4" w:space="0" w:color="A6A6A6"/>
              <w:right w:val="single" w:sz="4" w:space="0" w:color="A6A6A6"/>
            </w:tcBorders>
            <w:shd w:val="clear" w:color="auto" w:fill="FFFFFF" w:themeFill="background1"/>
            <w:vAlign w:val="top"/>
            <w:hideMark/>
          </w:tcPr>
          <w:p w14:paraId="4A648FC1" w14:textId="25293AE4" w:rsidR="006146B4" w:rsidRDefault="006146B4" w:rsidP="00785A54">
            <w:pPr>
              <w:pStyle w:val="INDICATORTEXT"/>
              <w:cnfStyle w:val="000000100000" w:firstRow="0" w:lastRow="0" w:firstColumn="0" w:lastColumn="0" w:oddVBand="0" w:evenVBand="0" w:oddHBand="1" w:evenHBand="0" w:firstRowFirstColumn="0" w:firstRowLastColumn="0" w:lastRowFirstColumn="0" w:lastRowLastColumn="0"/>
              <w:rPr>
                <w:bCs/>
                <w:szCs w:val="18"/>
                <w:lang w:eastAsia="en-US"/>
              </w:rPr>
            </w:pPr>
            <w:r>
              <w:rPr>
                <w:bCs/>
                <w:szCs w:val="18"/>
              </w:rPr>
              <w:sym w:font="Wingdings" w:char="F071"/>
            </w:r>
            <w:r>
              <w:rPr>
                <w:bCs/>
                <w:szCs w:val="18"/>
              </w:rPr>
              <w:t xml:space="preserve"> I give the PRI permission to publish any information I have marked as public</w:t>
            </w:r>
            <w:r w:rsidR="00DB5453">
              <w:rPr>
                <w:bCs/>
                <w:szCs w:val="18"/>
              </w:rPr>
              <w:t xml:space="preserve"> (June 201</w:t>
            </w:r>
            <w:r w:rsidR="00E81FC2">
              <w:rPr>
                <w:bCs/>
                <w:szCs w:val="18"/>
              </w:rPr>
              <w:t>7</w:t>
            </w:r>
            <w:r w:rsidR="00DB5453">
              <w:rPr>
                <w:bCs/>
                <w:szCs w:val="18"/>
              </w:rPr>
              <w:t>)</w:t>
            </w:r>
            <w:r>
              <w:rPr>
                <w:bCs/>
                <w:szCs w:val="18"/>
              </w:rPr>
              <w:t xml:space="preserve">. </w:t>
            </w:r>
          </w:p>
        </w:tc>
        <w:tc>
          <w:tcPr>
            <w:tcW w:w="4040" w:type="dxa"/>
            <w:tcBorders>
              <w:top w:val="nil"/>
              <w:left w:val="single" w:sz="4" w:space="0" w:color="A6A6A6"/>
              <w:bottom w:val="single" w:sz="4" w:space="0" w:color="0070C0"/>
              <w:right w:val="single" w:sz="4" w:space="0" w:color="0070C0"/>
            </w:tcBorders>
            <w:shd w:val="clear" w:color="auto" w:fill="FFFFFF" w:themeFill="background1"/>
            <w:vAlign w:val="top"/>
            <w:hideMark/>
          </w:tcPr>
          <w:p w14:paraId="4A648FC3" w14:textId="424A49D6" w:rsidR="006146B4" w:rsidRDefault="006146B4">
            <w:pPr>
              <w:pStyle w:val="INDICATORTEXT"/>
              <w:cnfStyle w:val="000000100000" w:firstRow="0" w:lastRow="0" w:firstColumn="0" w:lastColumn="0" w:oddVBand="0" w:evenVBand="0" w:oddHBand="1" w:evenHBand="0" w:firstRowFirstColumn="0" w:firstRowLastColumn="0" w:lastRowFirstColumn="0" w:lastRowLastColumn="0"/>
              <w:rPr>
                <w:bCs/>
                <w:szCs w:val="18"/>
              </w:rPr>
            </w:pPr>
          </w:p>
        </w:tc>
      </w:tr>
      <w:tr w:rsidR="006146B4" w14:paraId="4A648FC7" w14:textId="77777777" w:rsidTr="00946B8A">
        <w:trPr>
          <w:trHeight w:val="432"/>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4A648FC5" w14:textId="77777777" w:rsidR="006146B4" w:rsidRDefault="006146B4">
            <w:pPr>
              <w:widowControl/>
              <w:autoSpaceDE/>
              <w:autoSpaceDN/>
              <w:adjustRightInd/>
              <w:spacing w:before="0" w:after="0" w:line="240" w:lineRule="auto"/>
              <w:rPr>
                <w:rStyle w:val="IntenseEmphasis"/>
                <w:bCs w:val="0"/>
                <w:i w:val="0"/>
                <w:iCs w:val="0"/>
                <w:sz w:val="18"/>
                <w:szCs w:val="18"/>
              </w:rPr>
            </w:pPr>
          </w:p>
        </w:tc>
        <w:tc>
          <w:tcPr>
            <w:tcW w:w="8080" w:type="dxa"/>
            <w:gridSpan w:val="2"/>
            <w:tcBorders>
              <w:top w:val="nil"/>
              <w:left w:val="nil"/>
              <w:bottom w:val="single" w:sz="4" w:space="0" w:color="0070C0"/>
              <w:right w:val="single" w:sz="4" w:space="0" w:color="0070C0"/>
            </w:tcBorders>
            <w:shd w:val="clear" w:color="auto" w:fill="auto"/>
            <w:vAlign w:val="top"/>
          </w:tcPr>
          <w:p w14:paraId="4A648FC6" w14:textId="77777777" w:rsidR="006146B4" w:rsidRPr="00831914" w:rsidRDefault="006146B4" w:rsidP="002732F9">
            <w:pPr>
              <w:pStyle w:val="INDICATORTEXT"/>
              <w:cnfStyle w:val="000000000000" w:firstRow="0" w:lastRow="0" w:firstColumn="0" w:lastColumn="0" w:oddVBand="0" w:evenVBand="0" w:oddHBand="0" w:evenHBand="0" w:firstRowFirstColumn="0" w:firstRowLastColumn="0" w:lastRowFirstColumn="0" w:lastRowLastColumn="0"/>
            </w:pPr>
            <w:r>
              <w:rPr>
                <w:bCs/>
                <w:szCs w:val="18"/>
              </w:rPr>
              <w:sym w:font="Wingdings" w:char="F071"/>
            </w:r>
            <w:r>
              <w:rPr>
                <w:bCs/>
                <w:szCs w:val="18"/>
              </w:rPr>
              <w:t xml:space="preserve"> I do not give the PRI permissions to publish it (only applicable if you are in your preparation year).</w:t>
            </w:r>
          </w:p>
        </w:tc>
      </w:tr>
    </w:tbl>
    <w:p w14:paraId="4A648FD1" w14:textId="77777777" w:rsidR="001B1EB9" w:rsidRPr="00411304" w:rsidRDefault="001B1EB9" w:rsidP="00411304">
      <w:pPr>
        <w:pStyle w:val="NoSpacing"/>
        <w:rPr>
          <w:sz w:val="20"/>
          <w:szCs w:val="20"/>
        </w:rPr>
      </w:pPr>
    </w:p>
    <w:tbl>
      <w:tblPr>
        <w:tblStyle w:val="SubSectionIndicatorTableMANDATORY"/>
        <w:tblW w:w="9134" w:type="dxa"/>
        <w:tblInd w:w="5" w:type="dxa"/>
        <w:tblLook w:val="04A0" w:firstRow="1" w:lastRow="0" w:firstColumn="1" w:lastColumn="0" w:noHBand="0" w:noVBand="1"/>
      </w:tblPr>
      <w:tblGrid>
        <w:gridCol w:w="1097"/>
        <w:gridCol w:w="8037"/>
      </w:tblGrid>
      <w:tr w:rsidR="00F67C5E" w:rsidRPr="00DC20FA" w14:paraId="4A648FD4" w14:textId="77777777" w:rsidTr="0009743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A648FD2" w14:textId="1486C5FD" w:rsidR="00F67C5E" w:rsidRPr="00DC20FA" w:rsidRDefault="007B7F09" w:rsidP="00097438">
            <w:pPr>
              <w:pStyle w:val="SectionIndicatorHeaderText"/>
              <w:rPr>
                <w:rStyle w:val="IntenseEmphasis"/>
                <w:b w:val="0"/>
                <w:bCs w:val="0"/>
                <w:i w:val="0"/>
                <w:iCs w:val="0"/>
                <w:color w:val="FFFFFF" w:themeColor="background1"/>
              </w:rPr>
            </w:pPr>
            <w:r>
              <w:rPr>
                <w:rStyle w:val="IntenseEmphasis"/>
                <w:b w:val="0"/>
                <w:i w:val="0"/>
                <w:color w:val="FFFFFF" w:themeColor="background1"/>
              </w:rPr>
              <w:t>CM</w:t>
            </w:r>
            <w:r w:rsidR="00F67C5E">
              <w:rPr>
                <w:rStyle w:val="IntenseEmphasis"/>
                <w:b w:val="0"/>
                <w:i w:val="0"/>
                <w:color w:val="FFFFFF" w:themeColor="background1"/>
              </w:rPr>
              <w:t xml:space="preserve"> </w:t>
            </w:r>
            <w:r w:rsidR="00F8057C">
              <w:rPr>
                <w:rStyle w:val="IntenseEmphasis"/>
                <w:b w:val="0"/>
                <w:i w:val="0"/>
                <w:color w:val="FFFFFF" w:themeColor="background1"/>
              </w:rPr>
              <w:t>05</w:t>
            </w:r>
          </w:p>
        </w:tc>
        <w:tc>
          <w:tcPr>
            <w:tcW w:w="8037" w:type="dxa"/>
            <w:tcBorders>
              <w:top w:val="single" w:sz="4" w:space="0" w:color="0082C8"/>
              <w:bottom w:val="single" w:sz="4" w:space="0" w:color="7F7F7F" w:themeColor="text1" w:themeTint="80"/>
            </w:tcBorders>
          </w:tcPr>
          <w:p w14:paraId="4A648FD3" w14:textId="77777777" w:rsidR="00F67C5E" w:rsidRPr="00DC20FA" w:rsidRDefault="00F67C5E" w:rsidP="0009743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6F462B" w:rsidRPr="00665974" w14:paraId="4A648FD6" w14:textId="77777777" w:rsidTr="000A5499">
        <w:trPr>
          <w:cnfStyle w:val="000000100000" w:firstRow="0" w:lastRow="0" w:firstColumn="0" w:lastColumn="0" w:oddVBand="0" w:evenVBand="0" w:oddHBand="1" w:evenHBand="0" w:firstRowFirstColumn="0" w:firstRowLastColumn="0" w:lastRowFirstColumn="0" w:lastRowLastColumn="0"/>
          <w:trHeight w:val="528"/>
        </w:trPr>
        <w:tc>
          <w:tcPr>
            <w:cnfStyle w:val="001000000000" w:firstRow="0" w:lastRow="0" w:firstColumn="1" w:lastColumn="0" w:oddVBand="0" w:evenVBand="0" w:oddHBand="0" w:evenHBand="0" w:firstRowFirstColumn="0" w:firstRowLastColumn="0" w:lastRowFirstColumn="0" w:lastRowLastColumn="0"/>
            <w:tcW w:w="9134" w:type="dxa"/>
            <w:gridSpan w:val="2"/>
            <w:tcBorders>
              <w:top w:val="nil"/>
              <w:bottom w:val="single" w:sz="4" w:space="0" w:color="0070C0"/>
            </w:tcBorders>
            <w:vAlign w:val="top"/>
          </w:tcPr>
          <w:p w14:paraId="4A648FD5" w14:textId="77777777" w:rsidR="006F462B" w:rsidRPr="00F67C5E" w:rsidRDefault="00097438" w:rsidP="00F67C5E">
            <w:pPr>
              <w:pStyle w:val="INDICATORTEXT"/>
              <w:spacing w:after="80"/>
              <w:rPr>
                <w:b/>
              </w:rPr>
            </w:pPr>
            <w:r w:rsidRPr="00CD6615">
              <w:rPr>
                <w:b/>
                <w:szCs w:val="18"/>
              </w:rPr>
              <w:t>LOGIC</w:t>
            </w:r>
          </w:p>
        </w:tc>
      </w:tr>
      <w:tr w:rsidR="006F462B" w:rsidRPr="00665974" w14:paraId="4A648FD9" w14:textId="77777777" w:rsidTr="00097438">
        <w:trPr>
          <w:trHeight w:val="56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70C0"/>
            </w:tcBorders>
            <w:vAlign w:val="top"/>
          </w:tcPr>
          <w:p w14:paraId="4A648FD7" w14:textId="18DD5454" w:rsidR="006F462B" w:rsidRPr="00F67C5E" w:rsidRDefault="00097438" w:rsidP="00F67C5E">
            <w:pPr>
              <w:pStyle w:val="INDICATORTEXT"/>
              <w:spacing w:after="80"/>
              <w:rPr>
                <w:b/>
              </w:rPr>
            </w:pPr>
            <w:r>
              <w:rPr>
                <w:b/>
              </w:rPr>
              <w:t xml:space="preserve">CM </w:t>
            </w:r>
            <w:r w:rsidR="00F8057C">
              <w:rPr>
                <w:b/>
              </w:rPr>
              <w:t>05</w:t>
            </w:r>
            <w:r>
              <w:rPr>
                <w:b/>
              </w:rPr>
              <w:t>.2</w:t>
            </w:r>
          </w:p>
        </w:tc>
        <w:tc>
          <w:tcPr>
            <w:tcW w:w="8037" w:type="dxa"/>
            <w:tcBorders>
              <w:top w:val="nil"/>
              <w:bottom w:val="single" w:sz="4" w:space="0" w:color="0070C0"/>
            </w:tcBorders>
            <w:shd w:val="clear" w:color="auto" w:fill="auto"/>
          </w:tcPr>
          <w:p w14:paraId="4A648FD8" w14:textId="77777777" w:rsidR="006F462B" w:rsidRPr="00097438" w:rsidRDefault="00097438" w:rsidP="00F67C5E">
            <w:pPr>
              <w:pStyle w:val="INDICATORTEXT"/>
              <w:spacing w:after="80"/>
              <w:cnfStyle w:val="000000000000" w:firstRow="0" w:lastRow="0" w:firstColumn="0" w:lastColumn="0" w:oddVBand="0" w:evenVBand="0" w:oddHBand="0" w:evenHBand="0" w:firstRowFirstColumn="0" w:firstRowLastColumn="0" w:lastRowFirstColumn="0" w:lastRowLastColumn="0"/>
            </w:pPr>
            <w:r w:rsidRPr="00097438">
              <w:t xml:space="preserve">You will see the option not to publish your responses if you are completing the reporting as part of your preparation year (i.e. your first year as PRI signatory). </w:t>
            </w:r>
          </w:p>
        </w:tc>
      </w:tr>
      <w:tr w:rsidR="00F67C5E" w:rsidRPr="00665974" w14:paraId="4A648FDB" w14:textId="77777777" w:rsidTr="00097438">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134" w:type="dxa"/>
            <w:gridSpan w:val="2"/>
            <w:tcBorders>
              <w:top w:val="nil"/>
              <w:bottom w:val="single" w:sz="4" w:space="0" w:color="0070C0"/>
            </w:tcBorders>
            <w:vAlign w:val="top"/>
          </w:tcPr>
          <w:p w14:paraId="4A648FDA" w14:textId="77777777" w:rsidR="00F67C5E" w:rsidRPr="00F67C5E" w:rsidRDefault="00F67C5E" w:rsidP="00F67C5E">
            <w:pPr>
              <w:pStyle w:val="INDICATORTEXT"/>
              <w:spacing w:after="80"/>
              <w:rPr>
                <w:b/>
              </w:rPr>
            </w:pPr>
            <w:r w:rsidRPr="00F67C5E">
              <w:rPr>
                <w:b/>
              </w:rPr>
              <w:t>ASSESSMENT</w:t>
            </w:r>
          </w:p>
        </w:tc>
      </w:tr>
      <w:tr w:rsidR="00F67C5E" w:rsidRPr="00665974" w14:paraId="4A648FDE" w14:textId="77777777" w:rsidTr="00903CAD">
        <w:trPr>
          <w:trHeight w:val="27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70C0"/>
            </w:tcBorders>
            <w:vAlign w:val="top"/>
          </w:tcPr>
          <w:p w14:paraId="4A648FDC" w14:textId="4E790A22" w:rsidR="00F67C5E" w:rsidRPr="000D72DF" w:rsidRDefault="007B7F09" w:rsidP="00097438">
            <w:pPr>
              <w:pStyle w:val="INDICATORNUMBER"/>
              <w:rPr>
                <w:rStyle w:val="IntenseEmphasis"/>
                <w:b/>
                <w:bCs w:val="0"/>
                <w:i w:val="0"/>
                <w:iCs w:val="0"/>
              </w:rPr>
            </w:pPr>
            <w:r>
              <w:rPr>
                <w:rStyle w:val="IntenseEmphasis"/>
                <w:b/>
                <w:bCs w:val="0"/>
                <w:i w:val="0"/>
                <w:iCs w:val="0"/>
                <w:color w:val="595959"/>
              </w:rPr>
              <w:t>CM</w:t>
            </w:r>
            <w:r w:rsidR="00F67C5E">
              <w:rPr>
                <w:rStyle w:val="IntenseEmphasis"/>
                <w:b/>
                <w:bCs w:val="0"/>
                <w:i w:val="0"/>
                <w:iCs w:val="0"/>
                <w:color w:val="595959"/>
              </w:rPr>
              <w:t xml:space="preserve"> </w:t>
            </w:r>
            <w:r w:rsidR="00F8057C">
              <w:rPr>
                <w:rStyle w:val="IntenseEmphasis"/>
                <w:b/>
                <w:bCs w:val="0"/>
                <w:i w:val="0"/>
                <w:iCs w:val="0"/>
                <w:color w:val="595959"/>
              </w:rPr>
              <w:t>05</w:t>
            </w:r>
          </w:p>
        </w:tc>
        <w:tc>
          <w:tcPr>
            <w:tcW w:w="8037" w:type="dxa"/>
            <w:tcBorders>
              <w:top w:val="single" w:sz="4" w:space="0" w:color="7F7F7F" w:themeColor="text1" w:themeTint="80"/>
              <w:bottom w:val="single" w:sz="4" w:space="0" w:color="0070C0"/>
            </w:tcBorders>
            <w:shd w:val="clear" w:color="auto" w:fill="auto"/>
            <w:vAlign w:val="top"/>
          </w:tcPr>
          <w:p w14:paraId="4A648FDD" w14:textId="77777777" w:rsidR="00F67C5E" w:rsidRPr="00665974" w:rsidRDefault="00F67C5E" w:rsidP="00097438">
            <w:pPr>
              <w:pStyle w:val="INDICATORTEXT"/>
              <w:cnfStyle w:val="000000000000" w:firstRow="0" w:lastRow="0" w:firstColumn="0" w:lastColumn="0" w:oddVBand="0" w:evenVBand="0" w:oddHBand="0" w:evenHBand="0" w:firstRowFirstColumn="0" w:firstRowLastColumn="0" w:lastRowFirstColumn="0" w:lastRowLastColumn="0"/>
            </w:pPr>
            <w:r w:rsidRPr="00FE15BA">
              <w:rPr>
                <w:bCs/>
                <w:szCs w:val="18"/>
              </w:rPr>
              <w:t>Signatories will be able to opt-out of receiving their assessment report. Even when you opt-out of receiving your report, the responses will still be assessed and these scores will still be used in an aggregated, confidential form to enable peer comparison for other signatories who have requested an assessment report.</w:t>
            </w:r>
          </w:p>
        </w:tc>
      </w:tr>
    </w:tbl>
    <w:p w14:paraId="4A648FDF" w14:textId="77777777" w:rsidR="00FD7EB6" w:rsidRDefault="00FD7EB6" w:rsidP="00411304">
      <w:pPr>
        <w:widowControl/>
        <w:autoSpaceDE/>
        <w:autoSpaceDN/>
        <w:adjustRightInd/>
        <w:spacing w:before="0" w:after="0" w:line="240" w:lineRule="auto"/>
      </w:pPr>
    </w:p>
    <w:sectPr w:rsidR="00FD7EB6" w:rsidSect="00723E91">
      <w:headerReference w:type="default" r:id="rId32"/>
      <w:headerReference w:type="first" r:id="rId33"/>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DCAD22" w14:textId="77777777" w:rsidR="00971D6D" w:rsidRDefault="00971D6D" w:rsidP="00936049">
      <w:r>
        <w:separator/>
      </w:r>
    </w:p>
  </w:endnote>
  <w:endnote w:type="continuationSeparator" w:id="0">
    <w:p w14:paraId="41F81A31" w14:textId="77777777" w:rsidR="00971D6D" w:rsidRDefault="00971D6D" w:rsidP="00936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0000012"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00002FF" w:usb1="4000ACFF" w:usb2="00000001" w:usb3="00000000" w:csb0="000001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3170B9" w14:textId="2F1247EC" w:rsidR="00C530DC" w:rsidRDefault="00C530DC" w:rsidP="00C000C0">
    <w:pPr>
      <w:pStyle w:val="Footer"/>
      <w:tabs>
        <w:tab w:val="clear" w:pos="4320"/>
        <w:tab w:val="clear" w:pos="8640"/>
        <w:tab w:val="left" w:pos="1277"/>
      </w:tabs>
      <w:rPr>
        <w:noProof/>
        <w:lang w:eastAsia="en-GB"/>
      </w:rPr>
    </w:pPr>
  </w:p>
  <w:p w14:paraId="3C346A2E" w14:textId="179D3487" w:rsidR="00C530DC" w:rsidRPr="0098553C" w:rsidRDefault="00C530DC" w:rsidP="00C000C0">
    <w:pPr>
      <w:pStyle w:val="Footer"/>
      <w:framePr w:w="11856" w:wrap="around" w:vAnchor="text" w:hAnchor="page" w:x="88" w:y="29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D13968">
      <w:rPr>
        <w:rStyle w:val="PageNumber"/>
        <w:rFonts w:ascii="Alright Sans Light" w:hAnsi="Alright Sans Light"/>
        <w:noProof/>
        <w:color w:val="808080"/>
      </w:rPr>
      <w:t>9</w:t>
    </w:r>
    <w:r w:rsidRPr="0098553C">
      <w:rPr>
        <w:rStyle w:val="PageNumber"/>
        <w:rFonts w:ascii="Alright Sans Light" w:hAnsi="Alright Sans Light"/>
        <w:color w:val="808080"/>
      </w:rPr>
      <w:fldChar w:fldCharType="end"/>
    </w:r>
  </w:p>
  <w:p w14:paraId="4A648FF3" w14:textId="6B5E07F7" w:rsidR="00C530DC" w:rsidRDefault="00C530DC" w:rsidP="00C000C0">
    <w:pPr>
      <w:pStyle w:val="Footer"/>
      <w:tabs>
        <w:tab w:val="clear" w:pos="4320"/>
        <w:tab w:val="clear" w:pos="8640"/>
        <w:tab w:val="left" w:pos="1277"/>
      </w:tabs>
    </w:pPr>
    <w:r>
      <w:rPr>
        <w:noProof/>
        <w:lang w:eastAsia="en-GB"/>
      </w:rPr>
      <mc:AlternateContent>
        <mc:Choice Requires="wps">
          <w:drawing>
            <wp:anchor distT="45720" distB="45720" distL="114300" distR="114300" simplePos="0" relativeHeight="251666944" behindDoc="0" locked="0" layoutInCell="1" allowOverlap="1" wp14:anchorId="2E7A83EC" wp14:editId="45C0B042">
              <wp:simplePos x="0" y="0"/>
              <wp:positionH relativeFrom="column">
                <wp:posOffset>-444776</wp:posOffset>
              </wp:positionH>
              <wp:positionV relativeFrom="paragraph">
                <wp:posOffset>157342</wp:posOffset>
              </wp:positionV>
              <wp:extent cx="2505075" cy="1404620"/>
              <wp:effectExtent l="0" t="0" r="9525"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2ABE3A95" w14:textId="5A0313B3" w:rsidR="00C530DC" w:rsidRPr="00001008" w:rsidRDefault="00C530DC"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E7A83EC" id="_x0000_t202" coordsize="21600,21600" o:spt="202" path="m,l,21600r21600,l21600,xe">
              <v:stroke joinstyle="miter"/>
              <v:path gradientshapeok="t" o:connecttype="rect"/>
            </v:shapetype>
            <v:shape id="Text Box 2" o:spid="_x0000_s1037" type="#_x0000_t202" style="position:absolute;margin-left:-35pt;margin-top:12.4pt;width:197.25pt;height:110.6pt;z-index:2516669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" stroked="f">
              <v:textbox style="mso-fit-shape-to-text:t">
                <w:txbxContent>
                  <w:p w14:paraId="2ABE3A95" w14:textId="5A0313B3" w:rsidR="00C530DC" w:rsidRPr="00001008" w:rsidRDefault="00C530DC"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752" behindDoc="1" locked="0" layoutInCell="1" allowOverlap="1" wp14:anchorId="4A649000" wp14:editId="273FBC8F">
          <wp:simplePos x="0" y="0"/>
          <wp:positionH relativeFrom="page">
            <wp:posOffset>4245996</wp:posOffset>
          </wp:positionH>
          <wp:positionV relativeFrom="page">
            <wp:posOffset>9740348</wp:posOffset>
          </wp:positionV>
          <wp:extent cx="3310503" cy="946067"/>
          <wp:effectExtent l="0" t="0" r="4445" b="6985"/>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56190" t="19597"/>
                  <a:stretch/>
                </pic:blipFill>
                <pic:spPr bwMode="auto">
                  <a:xfrm>
                    <a:off x="0" y="0"/>
                    <a:ext cx="3312036" cy="9465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648FF5" w14:textId="77777777" w:rsidR="00C530DC" w:rsidRDefault="00C530DC">
    <w:pPr>
      <w:pStyle w:val="Footer"/>
    </w:pPr>
    <w:r>
      <w:rPr>
        <w:noProof/>
        <w:lang w:eastAsia="en-GB"/>
      </w:rPr>
      <w:drawing>
        <wp:anchor distT="0" distB="0" distL="114300" distR="114300" simplePos="0" relativeHeight="251662848" behindDoc="0" locked="0" layoutInCell="1" allowOverlap="1" wp14:anchorId="4A649002" wp14:editId="210B8C3A">
          <wp:simplePos x="0" y="0"/>
          <wp:positionH relativeFrom="column">
            <wp:posOffset>-1019107</wp:posOffset>
          </wp:positionH>
          <wp:positionV relativeFrom="paragraph">
            <wp:posOffset>-37299</wp:posOffset>
          </wp:positionV>
          <wp:extent cx="7612356" cy="882481"/>
          <wp:effectExtent l="0" t="0" r="0" b="0"/>
          <wp:wrapNone/>
          <wp:docPr id="49" name="Picture 6"/>
          <wp:cNvGraphicFramePr/>
          <a:graphic xmlns:a="http://schemas.openxmlformats.org/drawingml/2006/main">
            <a:graphicData uri="http://schemas.openxmlformats.org/drawingml/2006/picture">
              <pic:pic xmlns:pic="http://schemas.openxmlformats.org/drawingml/2006/picture">
                <pic:nvPicPr>
                  <pic:cNvPr id="49" name="Picture 6"/>
                  <pic:cNvPicPr/>
                </pic:nvPicPr>
                <pic:blipFill>
                  <a:blip r:embed="rId1">
                    <a:extLst>
                      <a:ext uri="{28A0092B-C50C-407E-A947-70E740481C1C}">
                        <a14:useLocalDpi xmlns:a14="http://schemas.microsoft.com/office/drawing/2010/main" val="0"/>
                      </a:ext>
                    </a:extLst>
                  </a:blip>
                  <a:stretch>
                    <a:fillRect/>
                  </a:stretch>
                </pic:blipFill>
                <pic:spPr bwMode="auto">
                  <a:xfrm>
                    <a:off x="0" y="0"/>
                    <a:ext cx="7612356" cy="882481"/>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7496A3" w14:textId="07213D88" w:rsidR="00C530DC" w:rsidRDefault="00C530DC" w:rsidP="003C0600">
    <w:pPr>
      <w:pStyle w:val="Footer"/>
      <w:spacing w:before="0" w:after="0"/>
      <w:rPr>
        <w:noProof/>
        <w:lang w:eastAsia="en-GB"/>
      </w:rPr>
    </w:pPr>
  </w:p>
  <w:p w14:paraId="405894CF" w14:textId="5969C561" w:rsidR="00C530DC" w:rsidRPr="0098553C" w:rsidRDefault="00C530DC" w:rsidP="00C000C0">
    <w:pPr>
      <w:pStyle w:val="Footer"/>
      <w:framePr w:w="11856" w:wrap="around" w:vAnchor="text" w:hAnchor="page" w:x="101" w:y="43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D13968">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4A648FF7" w14:textId="214240CE" w:rsidR="00C530DC" w:rsidRDefault="00C530DC">
    <w:pPr>
      <w:pStyle w:val="Footer"/>
    </w:pPr>
    <w:r>
      <w:rPr>
        <w:noProof/>
        <w:lang w:eastAsia="en-GB"/>
      </w:rPr>
      <mc:AlternateContent>
        <mc:Choice Requires="wps">
          <w:drawing>
            <wp:anchor distT="45720" distB="45720" distL="114300" distR="114300" simplePos="0" relativeHeight="251664896" behindDoc="0" locked="0" layoutInCell="1" allowOverlap="1" wp14:anchorId="25B52C5A" wp14:editId="4F8823AC">
              <wp:simplePos x="0" y="0"/>
              <wp:positionH relativeFrom="column">
                <wp:posOffset>-428902</wp:posOffset>
              </wp:positionH>
              <wp:positionV relativeFrom="paragraph">
                <wp:posOffset>158170</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61C72706" w14:textId="43179E22" w:rsidR="00C530DC" w:rsidRPr="00001008" w:rsidRDefault="00C530DC"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5B52C5A" id="_x0000_t202" coordsize="21600,21600" o:spt="202" path="m,l,21600r21600,l21600,xe">
              <v:stroke joinstyle="miter"/>
              <v:path gradientshapeok="t" o:connecttype="rect"/>
            </v:shapetype>
            <v:shape id="_x0000_s1038" type="#_x0000_t202" style="position:absolute;margin-left:-33.75pt;margin-top:12.45pt;width:197.25pt;height:110.6pt;z-index:2516648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wfQIwIAACU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" stroked="f">
              <v:textbox style="mso-fit-shape-to-text:t">
                <w:txbxContent>
                  <w:p w14:paraId="61C72706" w14:textId="43179E22" w:rsidR="00C530DC" w:rsidRPr="00001008" w:rsidRDefault="00C530DC"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1312" behindDoc="1" locked="0" layoutInCell="1" allowOverlap="1" wp14:anchorId="4A649004" wp14:editId="60690869">
          <wp:simplePos x="0" y="0"/>
          <wp:positionH relativeFrom="page">
            <wp:posOffset>5192202</wp:posOffset>
          </wp:positionH>
          <wp:positionV relativeFrom="page">
            <wp:posOffset>9899374</wp:posOffset>
          </wp:positionV>
          <wp:extent cx="2364298" cy="787041"/>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8817" t="34464" r="-105" b="-1352"/>
                  <a:stretch/>
                </pic:blipFill>
                <pic:spPr bwMode="auto">
                  <a:xfrm>
                    <a:off x="0" y="0"/>
                    <a:ext cx="2365393" cy="78740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C2B1D0" w14:textId="16747C69" w:rsidR="00C530DC" w:rsidRDefault="00C530DC" w:rsidP="00C000C0">
    <w:pPr>
      <w:pStyle w:val="Footer"/>
      <w:tabs>
        <w:tab w:val="clear" w:pos="4320"/>
        <w:tab w:val="clear" w:pos="8640"/>
        <w:tab w:val="left" w:pos="776"/>
        <w:tab w:val="left" w:pos="7563"/>
      </w:tabs>
      <w:rPr>
        <w:noProof/>
        <w:lang w:eastAsia="en-GB"/>
      </w:rPr>
    </w:pPr>
  </w:p>
  <w:p w14:paraId="1F2D47FD" w14:textId="7F9C5A9D" w:rsidR="00C530DC" w:rsidRPr="0098553C" w:rsidRDefault="00C530DC" w:rsidP="00C000C0">
    <w:pPr>
      <w:pStyle w:val="Footer"/>
      <w:framePr w:w="11856" w:wrap="around" w:vAnchor="text" w:hAnchor="page" w:x="214" w:y="3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D13968">
      <w:rPr>
        <w:rStyle w:val="PageNumber"/>
        <w:rFonts w:ascii="Alright Sans Light" w:hAnsi="Alright Sans Light"/>
        <w:noProof/>
        <w:color w:val="808080"/>
      </w:rPr>
      <w:t>16</w:t>
    </w:r>
    <w:r w:rsidRPr="0098553C">
      <w:rPr>
        <w:rStyle w:val="PageNumber"/>
        <w:rFonts w:ascii="Alright Sans Light" w:hAnsi="Alright Sans Light"/>
        <w:color w:val="808080"/>
      </w:rPr>
      <w:fldChar w:fldCharType="end"/>
    </w:r>
  </w:p>
  <w:p w14:paraId="4A648FFB" w14:textId="50E04613" w:rsidR="00C530DC" w:rsidRDefault="00C530DC" w:rsidP="00C000C0">
    <w:pPr>
      <w:pStyle w:val="Footer"/>
      <w:tabs>
        <w:tab w:val="clear" w:pos="4320"/>
        <w:tab w:val="clear" w:pos="8640"/>
        <w:tab w:val="left" w:pos="776"/>
        <w:tab w:val="left" w:pos="7563"/>
      </w:tabs>
    </w:pPr>
    <w:r>
      <w:rPr>
        <w:noProof/>
        <w:lang w:eastAsia="en-GB"/>
      </w:rPr>
      <mc:AlternateContent>
        <mc:Choice Requires="wps">
          <w:drawing>
            <wp:anchor distT="45720" distB="45720" distL="114300" distR="114300" simplePos="0" relativeHeight="251668992" behindDoc="0" locked="0" layoutInCell="1" allowOverlap="1" wp14:anchorId="4621167F" wp14:editId="015B471B">
              <wp:simplePos x="0" y="0"/>
              <wp:positionH relativeFrom="margin">
                <wp:align>left</wp:align>
              </wp:positionH>
              <wp:positionV relativeFrom="paragraph">
                <wp:posOffset>175812</wp:posOffset>
              </wp:positionV>
              <wp:extent cx="2505075" cy="1404620"/>
              <wp:effectExtent l="0" t="0" r="9525"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5069D34D" w14:textId="7C1A4B99" w:rsidR="00C530DC" w:rsidRPr="00001008" w:rsidRDefault="00C530DC"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621167F" id="_x0000_t202" coordsize="21600,21600" o:spt="202" path="m,l,21600r21600,l21600,xe">
              <v:stroke joinstyle="miter"/>
              <v:path gradientshapeok="t" o:connecttype="rect"/>
            </v:shapetype>
            <v:shape id="_x0000_s1039" type="#_x0000_t202" style="position:absolute;margin-left:0;margin-top:13.85pt;width:197.25pt;height:110.6pt;z-index:25166899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" stroked="f">
              <v:textbox style="mso-fit-shape-to-text:t">
                <w:txbxContent>
                  <w:p w14:paraId="5069D34D" w14:textId="7C1A4B99" w:rsidR="00C530DC" w:rsidRPr="00001008" w:rsidRDefault="00C530DC"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61824" behindDoc="1" locked="0" layoutInCell="1" allowOverlap="1" wp14:anchorId="4A649006" wp14:editId="7682E7AD">
          <wp:simplePos x="0" y="0"/>
          <wp:positionH relativeFrom="page">
            <wp:posOffset>4182110</wp:posOffset>
          </wp:positionH>
          <wp:positionV relativeFrom="page">
            <wp:posOffset>9835515</wp:posOffset>
          </wp:positionV>
          <wp:extent cx="3373755" cy="850265"/>
          <wp:effectExtent l="0" t="0" r="0" b="6985"/>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55348" t="27706"/>
                  <a:stretch/>
                </pic:blipFill>
                <pic:spPr bwMode="auto">
                  <a:xfrm>
                    <a:off x="0" y="0"/>
                    <a:ext cx="3373755" cy="8502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1383308"/>
        <w:docPartObj>
          <w:docPartGallery w:val="Page Numbers (Bottom of Page)"/>
          <w:docPartUnique/>
        </w:docPartObj>
      </w:sdtPr>
      <w:sdtEndPr/>
      <w:sdtContent/>
    </w:sdt>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76081DC" w14:textId="77777777" w:rsidR="00971D6D" w:rsidRDefault="00971D6D" w:rsidP="00936049">
      <w:r>
        <w:separator/>
      </w:r>
    </w:p>
  </w:footnote>
  <w:footnote w:type="continuationSeparator" w:id="0">
    <w:p w14:paraId="0D480983" w14:textId="77777777" w:rsidR="00971D6D" w:rsidRDefault="00971D6D" w:rsidP="009360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648FF4" w14:textId="77777777" w:rsidR="00C530DC" w:rsidRDefault="00C530DC" w:rsidP="00C01664">
    <w:pPr>
      <w:spacing w:after="0" w:line="200" w:lineRule="exac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648FF8" w14:textId="1ECC967B" w:rsidR="00C530DC" w:rsidRPr="00920E92" w:rsidRDefault="00C530DC" w:rsidP="00920E92">
    <w:pPr>
      <w:pStyle w:val="Header"/>
    </w:pPr>
    <w:r>
      <w:t>Assurance and Verification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648FF9" w14:textId="77777777" w:rsidR="00C530DC" w:rsidRPr="00AA12C5" w:rsidRDefault="00C530DC" w:rsidP="00AA12C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648FFC" w14:textId="77777777" w:rsidR="00C530DC" w:rsidRDefault="00C530DC" w:rsidP="009E347F">
    <w:pPr>
      <w:pStyle w:val="Header"/>
    </w:pPr>
    <w:r>
      <w:rPr>
        <w:sz w:val="18"/>
      </w:rPr>
      <w:t>Feedback</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648FFD" w14:textId="77777777" w:rsidR="00C530DC" w:rsidRPr="00856B82" w:rsidRDefault="00C530DC" w:rsidP="00AA12C5">
    <w:pPr>
      <w:pStyle w:val="Header"/>
      <w:rPr>
        <w:sz w:val="18"/>
      </w:rPr>
    </w:pPr>
    <w:r>
      <w:rPr>
        <w:sz w:val="18"/>
      </w:rPr>
      <w:t>Feedback</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648FFE" w14:textId="77777777" w:rsidR="00C530DC" w:rsidRPr="00213043" w:rsidRDefault="00C530DC" w:rsidP="00213043">
    <w:pPr>
      <w:pStyle w:val="Header"/>
      <w:rPr>
        <w:sz w:val="18"/>
      </w:rPr>
    </w:pPr>
    <w:r>
      <w:rPr>
        <w:sz w:val="18"/>
      </w:rPr>
      <w:t>Final review and submission</w:t>
    </w:r>
    <w:r w:rsidRPr="00BE7D50">
      <w:rPr>
        <w:sz w:val="18"/>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648FFF" w14:textId="77777777" w:rsidR="00C530DC" w:rsidRPr="00C43C5B" w:rsidRDefault="00C530DC" w:rsidP="007D53E1">
    <w:pPr>
      <w:pStyle w:val="Header"/>
      <w:rPr>
        <w:sz w:val="18"/>
      </w:rPr>
    </w:pPr>
    <w:r>
      <w:rPr>
        <w:sz w:val="18"/>
      </w:rPr>
      <w:t>Contact details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3"/>
    <w:multiLevelType w:val="singleLevel"/>
    <w:tmpl w:val="1F9026CC"/>
    <w:lvl w:ilvl="0">
      <w:start w:val="1"/>
      <w:numFmt w:val="bullet"/>
      <w:pStyle w:val="ListBullet2"/>
      <w:lvlText w:val="■"/>
      <w:lvlJc w:val="left"/>
      <w:pPr>
        <w:ind w:left="3054" w:hanging="360"/>
      </w:pPr>
      <w:rPr>
        <w:rFonts w:ascii="Arial" w:hAnsi="Arial" w:hint="default"/>
        <w:color w:val="33CCFF"/>
      </w:rPr>
    </w:lvl>
  </w:abstractNum>
  <w:abstractNum w:abstractNumId="5"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6" w15:restartNumberingAfterBreak="0">
    <w:nsid w:val="01745BF7"/>
    <w:multiLevelType w:val="hybridMultilevel"/>
    <w:tmpl w:val="B60801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2244D2D"/>
    <w:multiLevelType w:val="hybridMultilevel"/>
    <w:tmpl w:val="164CCFD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07283467"/>
    <w:multiLevelType w:val="hybridMultilevel"/>
    <w:tmpl w:val="F49479B0"/>
    <w:lvl w:ilvl="0" w:tplc="5322BD4E">
      <w:numFmt w:val="bullet"/>
      <w:lvlText w:val="-"/>
      <w:lvlJc w:val="left"/>
      <w:pPr>
        <w:ind w:left="720" w:hanging="360"/>
      </w:pPr>
      <w:rPr>
        <w:rFonts w:ascii="Arial" w:eastAsia="MS PGothic"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8A01639"/>
    <w:multiLevelType w:val="hybridMultilevel"/>
    <w:tmpl w:val="788AB04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0"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1" w15:restartNumberingAfterBreak="0">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2" w15:restartNumberingAfterBreak="0">
    <w:nsid w:val="19F9146A"/>
    <w:multiLevelType w:val="hybridMultilevel"/>
    <w:tmpl w:val="398032FE"/>
    <w:lvl w:ilvl="0" w:tplc="41002A90">
      <w:start w:val="1"/>
      <w:numFmt w:val="decimal"/>
      <w:lvlText w:val="%1)"/>
      <w:lvlJc w:val="left"/>
      <w:pPr>
        <w:ind w:left="530" w:hanging="360"/>
      </w:pPr>
    </w:lvl>
    <w:lvl w:ilvl="1" w:tplc="08090019">
      <w:start w:val="1"/>
      <w:numFmt w:val="lowerLetter"/>
      <w:lvlText w:val="%2."/>
      <w:lvlJc w:val="left"/>
      <w:pPr>
        <w:ind w:left="1250" w:hanging="360"/>
      </w:pPr>
    </w:lvl>
    <w:lvl w:ilvl="2" w:tplc="0809001B">
      <w:start w:val="1"/>
      <w:numFmt w:val="lowerRoman"/>
      <w:lvlText w:val="%3."/>
      <w:lvlJc w:val="right"/>
      <w:pPr>
        <w:ind w:left="1970" w:hanging="180"/>
      </w:pPr>
    </w:lvl>
    <w:lvl w:ilvl="3" w:tplc="0809000F">
      <w:start w:val="1"/>
      <w:numFmt w:val="decimal"/>
      <w:lvlText w:val="%4."/>
      <w:lvlJc w:val="left"/>
      <w:pPr>
        <w:ind w:left="2690" w:hanging="360"/>
      </w:pPr>
    </w:lvl>
    <w:lvl w:ilvl="4" w:tplc="08090019">
      <w:start w:val="1"/>
      <w:numFmt w:val="lowerLetter"/>
      <w:lvlText w:val="%5."/>
      <w:lvlJc w:val="left"/>
      <w:pPr>
        <w:ind w:left="3410" w:hanging="360"/>
      </w:pPr>
    </w:lvl>
    <w:lvl w:ilvl="5" w:tplc="0809001B">
      <w:start w:val="1"/>
      <w:numFmt w:val="lowerRoman"/>
      <w:lvlText w:val="%6."/>
      <w:lvlJc w:val="right"/>
      <w:pPr>
        <w:ind w:left="4130" w:hanging="180"/>
      </w:pPr>
    </w:lvl>
    <w:lvl w:ilvl="6" w:tplc="0809000F">
      <w:start w:val="1"/>
      <w:numFmt w:val="decimal"/>
      <w:lvlText w:val="%7."/>
      <w:lvlJc w:val="left"/>
      <w:pPr>
        <w:ind w:left="4850" w:hanging="360"/>
      </w:pPr>
    </w:lvl>
    <w:lvl w:ilvl="7" w:tplc="08090019">
      <w:start w:val="1"/>
      <w:numFmt w:val="lowerLetter"/>
      <w:lvlText w:val="%8."/>
      <w:lvlJc w:val="left"/>
      <w:pPr>
        <w:ind w:left="5570" w:hanging="360"/>
      </w:pPr>
    </w:lvl>
    <w:lvl w:ilvl="8" w:tplc="0809001B">
      <w:start w:val="1"/>
      <w:numFmt w:val="lowerRoman"/>
      <w:lvlText w:val="%9."/>
      <w:lvlJc w:val="right"/>
      <w:pPr>
        <w:ind w:left="6290" w:hanging="180"/>
      </w:pPr>
    </w:lvl>
  </w:abstractNum>
  <w:abstractNum w:abstractNumId="13" w15:restartNumberingAfterBreak="0">
    <w:nsid w:val="1BDA2752"/>
    <w:multiLevelType w:val="hybridMultilevel"/>
    <w:tmpl w:val="07383978"/>
    <w:lvl w:ilvl="0" w:tplc="BA3C0FD8">
      <w:numFmt w:val="bullet"/>
      <w:lvlText w:val=""/>
      <w:lvlJc w:val="left"/>
      <w:pPr>
        <w:ind w:left="502" w:hanging="360"/>
      </w:pPr>
      <w:rPr>
        <w:rFonts w:ascii="Wingdings" w:eastAsiaTheme="minorEastAsia" w:hAnsi="Wingdings" w:cs="Arial" w:hint="default"/>
      </w:rPr>
    </w:lvl>
    <w:lvl w:ilvl="1" w:tplc="0D4C5DB8">
      <w:numFmt w:val="bullet"/>
      <w:lvlText w:val="-"/>
      <w:lvlJc w:val="left"/>
      <w:pPr>
        <w:ind w:left="1222" w:hanging="360"/>
      </w:pPr>
      <w:rPr>
        <w:rFonts w:ascii="Arial" w:eastAsia="Times New Roman" w:hAnsi="Arial" w:cs="Arial"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4"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5" w15:restartNumberingAfterBreak="0">
    <w:nsid w:val="26181AB9"/>
    <w:multiLevelType w:val="hybridMultilevel"/>
    <w:tmpl w:val="9DB47740"/>
    <w:lvl w:ilvl="0" w:tplc="4009000F">
      <w:start w:val="1"/>
      <w:numFmt w:val="decimal"/>
      <w:lvlText w:val="%1."/>
      <w:lvlJc w:val="left"/>
      <w:pPr>
        <w:ind w:left="890" w:hanging="360"/>
      </w:pPr>
    </w:lvl>
    <w:lvl w:ilvl="1" w:tplc="40090019" w:tentative="1">
      <w:start w:val="1"/>
      <w:numFmt w:val="lowerLetter"/>
      <w:lvlText w:val="%2."/>
      <w:lvlJc w:val="left"/>
      <w:pPr>
        <w:ind w:left="1610" w:hanging="360"/>
      </w:pPr>
    </w:lvl>
    <w:lvl w:ilvl="2" w:tplc="4009001B" w:tentative="1">
      <w:start w:val="1"/>
      <w:numFmt w:val="lowerRoman"/>
      <w:lvlText w:val="%3."/>
      <w:lvlJc w:val="right"/>
      <w:pPr>
        <w:ind w:left="2330" w:hanging="180"/>
      </w:pPr>
    </w:lvl>
    <w:lvl w:ilvl="3" w:tplc="4009000F" w:tentative="1">
      <w:start w:val="1"/>
      <w:numFmt w:val="decimal"/>
      <w:lvlText w:val="%4."/>
      <w:lvlJc w:val="left"/>
      <w:pPr>
        <w:ind w:left="3050" w:hanging="360"/>
      </w:pPr>
    </w:lvl>
    <w:lvl w:ilvl="4" w:tplc="40090019" w:tentative="1">
      <w:start w:val="1"/>
      <w:numFmt w:val="lowerLetter"/>
      <w:lvlText w:val="%5."/>
      <w:lvlJc w:val="left"/>
      <w:pPr>
        <w:ind w:left="3770" w:hanging="360"/>
      </w:pPr>
    </w:lvl>
    <w:lvl w:ilvl="5" w:tplc="4009001B" w:tentative="1">
      <w:start w:val="1"/>
      <w:numFmt w:val="lowerRoman"/>
      <w:lvlText w:val="%6."/>
      <w:lvlJc w:val="right"/>
      <w:pPr>
        <w:ind w:left="4490" w:hanging="180"/>
      </w:pPr>
    </w:lvl>
    <w:lvl w:ilvl="6" w:tplc="4009000F" w:tentative="1">
      <w:start w:val="1"/>
      <w:numFmt w:val="decimal"/>
      <w:lvlText w:val="%7."/>
      <w:lvlJc w:val="left"/>
      <w:pPr>
        <w:ind w:left="5210" w:hanging="360"/>
      </w:pPr>
    </w:lvl>
    <w:lvl w:ilvl="7" w:tplc="40090019" w:tentative="1">
      <w:start w:val="1"/>
      <w:numFmt w:val="lowerLetter"/>
      <w:lvlText w:val="%8."/>
      <w:lvlJc w:val="left"/>
      <w:pPr>
        <w:ind w:left="5930" w:hanging="360"/>
      </w:pPr>
    </w:lvl>
    <w:lvl w:ilvl="8" w:tplc="4009001B" w:tentative="1">
      <w:start w:val="1"/>
      <w:numFmt w:val="lowerRoman"/>
      <w:lvlText w:val="%9."/>
      <w:lvlJc w:val="right"/>
      <w:pPr>
        <w:ind w:left="6650" w:hanging="180"/>
      </w:pPr>
    </w:lvl>
  </w:abstractNum>
  <w:abstractNum w:abstractNumId="16" w15:restartNumberingAfterBreak="0">
    <w:nsid w:val="28CA1849"/>
    <w:multiLevelType w:val="hybridMultilevel"/>
    <w:tmpl w:val="D054B4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7" w15:restartNumberingAfterBreak="0">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8" w15:restartNumberingAfterBreak="0">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9" w15:restartNumberingAfterBreak="0">
    <w:nsid w:val="2BD012CB"/>
    <w:multiLevelType w:val="hybridMultilevel"/>
    <w:tmpl w:val="2D5697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2C5C7A72"/>
    <w:multiLevelType w:val="hybridMultilevel"/>
    <w:tmpl w:val="539633B2"/>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364" w:hanging="360"/>
      </w:pPr>
      <w:rPr>
        <w:rFonts w:ascii="Courier New" w:hAnsi="Courier New" w:cs="Courier New" w:hint="default"/>
      </w:rPr>
    </w:lvl>
    <w:lvl w:ilvl="2" w:tplc="40090005" w:tentative="1">
      <w:start w:val="1"/>
      <w:numFmt w:val="bullet"/>
      <w:lvlText w:val=""/>
      <w:lvlJc w:val="left"/>
      <w:pPr>
        <w:ind w:left="2084" w:hanging="360"/>
      </w:pPr>
      <w:rPr>
        <w:rFonts w:ascii="Wingdings" w:hAnsi="Wingdings" w:hint="default"/>
      </w:rPr>
    </w:lvl>
    <w:lvl w:ilvl="3" w:tplc="40090001" w:tentative="1">
      <w:start w:val="1"/>
      <w:numFmt w:val="bullet"/>
      <w:lvlText w:val=""/>
      <w:lvlJc w:val="left"/>
      <w:pPr>
        <w:ind w:left="2804" w:hanging="360"/>
      </w:pPr>
      <w:rPr>
        <w:rFonts w:ascii="Symbol" w:hAnsi="Symbol" w:hint="default"/>
      </w:rPr>
    </w:lvl>
    <w:lvl w:ilvl="4" w:tplc="40090003" w:tentative="1">
      <w:start w:val="1"/>
      <w:numFmt w:val="bullet"/>
      <w:lvlText w:val="o"/>
      <w:lvlJc w:val="left"/>
      <w:pPr>
        <w:ind w:left="3524" w:hanging="360"/>
      </w:pPr>
      <w:rPr>
        <w:rFonts w:ascii="Courier New" w:hAnsi="Courier New" w:cs="Courier New" w:hint="default"/>
      </w:rPr>
    </w:lvl>
    <w:lvl w:ilvl="5" w:tplc="40090005" w:tentative="1">
      <w:start w:val="1"/>
      <w:numFmt w:val="bullet"/>
      <w:lvlText w:val=""/>
      <w:lvlJc w:val="left"/>
      <w:pPr>
        <w:ind w:left="4244" w:hanging="360"/>
      </w:pPr>
      <w:rPr>
        <w:rFonts w:ascii="Wingdings" w:hAnsi="Wingdings" w:hint="default"/>
      </w:rPr>
    </w:lvl>
    <w:lvl w:ilvl="6" w:tplc="40090001" w:tentative="1">
      <w:start w:val="1"/>
      <w:numFmt w:val="bullet"/>
      <w:lvlText w:val=""/>
      <w:lvlJc w:val="left"/>
      <w:pPr>
        <w:ind w:left="4964" w:hanging="360"/>
      </w:pPr>
      <w:rPr>
        <w:rFonts w:ascii="Symbol" w:hAnsi="Symbol" w:hint="default"/>
      </w:rPr>
    </w:lvl>
    <w:lvl w:ilvl="7" w:tplc="40090003" w:tentative="1">
      <w:start w:val="1"/>
      <w:numFmt w:val="bullet"/>
      <w:lvlText w:val="o"/>
      <w:lvlJc w:val="left"/>
      <w:pPr>
        <w:ind w:left="5684" w:hanging="360"/>
      </w:pPr>
      <w:rPr>
        <w:rFonts w:ascii="Courier New" w:hAnsi="Courier New" w:cs="Courier New" w:hint="default"/>
      </w:rPr>
    </w:lvl>
    <w:lvl w:ilvl="8" w:tplc="40090005" w:tentative="1">
      <w:start w:val="1"/>
      <w:numFmt w:val="bullet"/>
      <w:lvlText w:val=""/>
      <w:lvlJc w:val="left"/>
      <w:pPr>
        <w:ind w:left="6404" w:hanging="360"/>
      </w:pPr>
      <w:rPr>
        <w:rFonts w:ascii="Wingdings" w:hAnsi="Wingdings" w:hint="default"/>
      </w:rPr>
    </w:lvl>
  </w:abstractNum>
  <w:abstractNum w:abstractNumId="21" w15:restartNumberingAfterBreak="0">
    <w:nsid w:val="2DF53BBB"/>
    <w:multiLevelType w:val="hybridMultilevel"/>
    <w:tmpl w:val="663A25C2"/>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22" w15:restartNumberingAfterBreak="0">
    <w:nsid w:val="30A96EB6"/>
    <w:multiLevelType w:val="hybridMultilevel"/>
    <w:tmpl w:val="10666A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7E4728B"/>
    <w:multiLevelType w:val="hybridMultilevel"/>
    <w:tmpl w:val="2496D82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5" w15:restartNumberingAfterBreak="0">
    <w:nsid w:val="390F34C8"/>
    <w:multiLevelType w:val="hybridMultilevel"/>
    <w:tmpl w:val="4AAC1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6" w15:restartNumberingAfterBreak="0">
    <w:nsid w:val="3DB04047"/>
    <w:multiLevelType w:val="hybridMultilevel"/>
    <w:tmpl w:val="30B4D3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3E9D4E2A"/>
    <w:multiLevelType w:val="hybridMultilevel"/>
    <w:tmpl w:val="D2BC36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8" w15:restartNumberingAfterBreak="0">
    <w:nsid w:val="40EC59DE"/>
    <w:multiLevelType w:val="hybridMultilevel"/>
    <w:tmpl w:val="C2884D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0" w15:restartNumberingAfterBreak="0">
    <w:nsid w:val="4EBD7F58"/>
    <w:multiLevelType w:val="hybridMultilevel"/>
    <w:tmpl w:val="666EFFBE"/>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31" w15:restartNumberingAfterBreak="0">
    <w:nsid w:val="53A112AB"/>
    <w:multiLevelType w:val="hybridMultilevel"/>
    <w:tmpl w:val="B2980E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56390006"/>
    <w:multiLevelType w:val="hybridMultilevel"/>
    <w:tmpl w:val="1D1ADB1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3" w15:restartNumberingAfterBreak="0">
    <w:nsid w:val="56402D16"/>
    <w:multiLevelType w:val="hybridMultilevel"/>
    <w:tmpl w:val="9CD0776A"/>
    <w:lvl w:ilvl="0" w:tplc="40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34" w15:restartNumberingAfterBreak="0">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35" w15:restartNumberingAfterBreak="0">
    <w:nsid w:val="587557BB"/>
    <w:multiLevelType w:val="hybridMultilevel"/>
    <w:tmpl w:val="EECA3A2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6" w15:restartNumberingAfterBreak="0">
    <w:nsid w:val="5D054D08"/>
    <w:multiLevelType w:val="hybridMultilevel"/>
    <w:tmpl w:val="E9260B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64EF7207"/>
    <w:multiLevelType w:val="hybridMultilevel"/>
    <w:tmpl w:val="9056D12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8" w15:restartNumberingAfterBreak="0">
    <w:nsid w:val="6AEF31B4"/>
    <w:multiLevelType w:val="hybridMultilevel"/>
    <w:tmpl w:val="E6BEA3D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9" w15:restartNumberingAfterBreak="0">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0"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start w:val="1"/>
      <w:numFmt w:val="bullet"/>
      <w:lvlText w:val=""/>
      <w:lvlJc w:val="left"/>
      <w:pPr>
        <w:ind w:left="2880" w:hanging="360"/>
      </w:pPr>
      <w:rPr>
        <w:rFonts w:ascii="Symbol" w:hAnsi="Symbol" w:hint="default"/>
      </w:rPr>
    </w:lvl>
    <w:lvl w:ilvl="4" w:tplc="40090003">
      <w:start w:val="1"/>
      <w:numFmt w:val="bullet"/>
      <w:lvlText w:val="o"/>
      <w:lvlJc w:val="left"/>
      <w:pPr>
        <w:ind w:left="3600" w:hanging="360"/>
      </w:pPr>
      <w:rPr>
        <w:rFonts w:ascii="Courier New" w:hAnsi="Courier New" w:cs="Courier New" w:hint="default"/>
      </w:rPr>
    </w:lvl>
    <w:lvl w:ilvl="5" w:tplc="40090005">
      <w:start w:val="1"/>
      <w:numFmt w:val="bullet"/>
      <w:lvlText w:val=""/>
      <w:lvlJc w:val="left"/>
      <w:pPr>
        <w:ind w:left="4320" w:hanging="360"/>
      </w:pPr>
      <w:rPr>
        <w:rFonts w:ascii="Wingdings" w:hAnsi="Wingdings" w:hint="default"/>
      </w:rPr>
    </w:lvl>
    <w:lvl w:ilvl="6" w:tplc="40090001">
      <w:start w:val="1"/>
      <w:numFmt w:val="bullet"/>
      <w:lvlText w:val=""/>
      <w:lvlJc w:val="left"/>
      <w:pPr>
        <w:ind w:left="5040" w:hanging="360"/>
      </w:pPr>
      <w:rPr>
        <w:rFonts w:ascii="Symbol" w:hAnsi="Symbol" w:hint="default"/>
      </w:rPr>
    </w:lvl>
    <w:lvl w:ilvl="7" w:tplc="40090003">
      <w:start w:val="1"/>
      <w:numFmt w:val="bullet"/>
      <w:lvlText w:val="o"/>
      <w:lvlJc w:val="left"/>
      <w:pPr>
        <w:ind w:left="5760" w:hanging="360"/>
      </w:pPr>
      <w:rPr>
        <w:rFonts w:ascii="Courier New" w:hAnsi="Courier New" w:cs="Courier New" w:hint="default"/>
      </w:rPr>
    </w:lvl>
    <w:lvl w:ilvl="8" w:tplc="40090005">
      <w:start w:val="1"/>
      <w:numFmt w:val="bullet"/>
      <w:lvlText w:val=""/>
      <w:lvlJc w:val="left"/>
      <w:pPr>
        <w:ind w:left="6480" w:hanging="360"/>
      </w:pPr>
      <w:rPr>
        <w:rFonts w:ascii="Wingdings" w:hAnsi="Wingdings" w:hint="default"/>
      </w:rPr>
    </w:lvl>
  </w:abstractNum>
  <w:abstractNum w:abstractNumId="41" w15:restartNumberingAfterBreak="0">
    <w:nsid w:val="757D0405"/>
    <w:multiLevelType w:val="hybridMultilevel"/>
    <w:tmpl w:val="E1FC0534"/>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2" w15:restartNumberingAfterBreak="0">
    <w:nsid w:val="7A780F02"/>
    <w:multiLevelType w:val="hybridMultilevel"/>
    <w:tmpl w:val="7BA6038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3" w15:restartNumberingAfterBreak="0">
    <w:nsid w:val="7A9B6FC2"/>
    <w:multiLevelType w:val="hybridMultilevel"/>
    <w:tmpl w:val="6D6084C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4" w15:restartNumberingAfterBreak="0">
    <w:nsid w:val="7BAC5879"/>
    <w:multiLevelType w:val="hybridMultilevel"/>
    <w:tmpl w:val="B9B8723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5" w15:restartNumberingAfterBreak="0">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46" w15:restartNumberingAfterBreak="0">
    <w:nsid w:val="7F8E2D7A"/>
    <w:multiLevelType w:val="hybridMultilevel"/>
    <w:tmpl w:val="DC1E238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7" w15:restartNumberingAfterBreak="0">
    <w:nsid w:val="7FD3206B"/>
    <w:multiLevelType w:val="hybridMultilevel"/>
    <w:tmpl w:val="A49ECA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4"/>
  </w:num>
  <w:num w:numId="2">
    <w:abstractNumId w:val="5"/>
  </w:num>
  <w:num w:numId="3">
    <w:abstractNumId w:val="3"/>
  </w:num>
  <w:num w:numId="4">
    <w:abstractNumId w:val="2"/>
  </w:num>
  <w:num w:numId="5">
    <w:abstractNumId w:val="1"/>
  </w:num>
  <w:num w:numId="6">
    <w:abstractNumId w:val="0"/>
  </w:num>
  <w:num w:numId="7">
    <w:abstractNumId w:val="10"/>
  </w:num>
  <w:num w:numId="8">
    <w:abstractNumId w:val="45"/>
  </w:num>
  <w:num w:numId="9">
    <w:abstractNumId w:val="11"/>
  </w:num>
  <w:num w:numId="10">
    <w:abstractNumId w:val="17"/>
  </w:num>
  <w:num w:numId="11">
    <w:abstractNumId w:val="24"/>
  </w:num>
  <w:num w:numId="12">
    <w:abstractNumId w:val="18"/>
  </w:num>
  <w:num w:numId="13">
    <w:abstractNumId w:val="33"/>
  </w:num>
  <w:num w:numId="14">
    <w:abstractNumId w:val="34"/>
  </w:num>
  <w:num w:numId="15">
    <w:abstractNumId w:val="6"/>
  </w:num>
  <w:num w:numId="16">
    <w:abstractNumId w:val="32"/>
  </w:num>
  <w:num w:numId="17">
    <w:abstractNumId w:val="16"/>
  </w:num>
  <w:num w:numId="18">
    <w:abstractNumId w:val="46"/>
  </w:num>
  <w:num w:numId="19">
    <w:abstractNumId w:val="29"/>
  </w:num>
  <w:num w:numId="20">
    <w:abstractNumId w:val="9"/>
  </w:num>
  <w:num w:numId="21">
    <w:abstractNumId w:val="25"/>
  </w:num>
  <w:num w:numId="22">
    <w:abstractNumId w:val="13"/>
  </w:num>
  <w:num w:numId="23">
    <w:abstractNumId w:val="27"/>
  </w:num>
  <w:num w:numId="24">
    <w:abstractNumId w:val="39"/>
  </w:num>
  <w:num w:numId="25">
    <w:abstractNumId w:val="43"/>
  </w:num>
  <w:num w:numId="26">
    <w:abstractNumId w:val="23"/>
  </w:num>
  <w:num w:numId="27">
    <w:abstractNumId w:val="36"/>
  </w:num>
  <w:num w:numId="28">
    <w:abstractNumId w:val="22"/>
  </w:num>
  <w:num w:numId="29">
    <w:abstractNumId w:val="47"/>
  </w:num>
  <w:num w:numId="30">
    <w:abstractNumId w:val="31"/>
  </w:num>
  <w:num w:numId="31">
    <w:abstractNumId w:val="19"/>
  </w:num>
  <w:num w:numId="32">
    <w:abstractNumId w:val="28"/>
  </w:num>
  <w:num w:numId="33">
    <w:abstractNumId w:val="26"/>
  </w:num>
  <w:num w:numId="34">
    <w:abstractNumId w:val="42"/>
  </w:num>
  <w:num w:numId="35">
    <w:abstractNumId w:val="35"/>
  </w:num>
  <w:num w:numId="36">
    <w:abstractNumId w:val="21"/>
  </w:num>
  <w:num w:numId="37">
    <w:abstractNumId w:val="41"/>
  </w:num>
  <w:num w:numId="38">
    <w:abstractNumId w:val="38"/>
  </w:num>
  <w:num w:numId="39">
    <w:abstractNumId w:val="44"/>
  </w:num>
  <w:num w:numId="40">
    <w:abstractNumId w:val="20"/>
  </w:num>
  <w:num w:numId="41">
    <w:abstractNumId w:val="40"/>
  </w:num>
  <w:num w:numId="42">
    <w:abstractNumId w:val="7"/>
  </w:num>
  <w:num w:numId="4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5"/>
  </w:num>
  <w:num w:numId="4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8"/>
  </w:num>
  <w:num w:numId="47">
    <w:abstractNumId w:val="4"/>
  </w:num>
  <w:num w:numId="48">
    <w:abstractNumId w:val="3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activeWritingStyle w:appName="MSWord" w:lang="en-US" w:vendorID="64" w:dllVersion="0" w:nlCheck="1" w:checkStyle="1"/>
  <w:activeWritingStyle w:appName="MSWord" w:lang="en-GB" w:vendorID="64" w:dllVersion="0" w:nlCheck="1" w:checkStyle="0"/>
  <w:activeWritingStyle w:appName="MSWord" w:lang="en-IN" w:vendorID="64" w:dllVersion="0"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16D5"/>
    <w:rsid w:val="00001885"/>
    <w:rsid w:val="00001C0F"/>
    <w:rsid w:val="00001F09"/>
    <w:rsid w:val="00013BAF"/>
    <w:rsid w:val="0001652E"/>
    <w:rsid w:val="00016F7D"/>
    <w:rsid w:val="0001732D"/>
    <w:rsid w:val="00017E2C"/>
    <w:rsid w:val="00022F88"/>
    <w:rsid w:val="00023CC7"/>
    <w:rsid w:val="00025C39"/>
    <w:rsid w:val="000264B0"/>
    <w:rsid w:val="0002700C"/>
    <w:rsid w:val="00030868"/>
    <w:rsid w:val="000314BF"/>
    <w:rsid w:val="00031D5A"/>
    <w:rsid w:val="00032DD8"/>
    <w:rsid w:val="00037538"/>
    <w:rsid w:val="00040C79"/>
    <w:rsid w:val="00041B92"/>
    <w:rsid w:val="0005027A"/>
    <w:rsid w:val="00050A0E"/>
    <w:rsid w:val="00051214"/>
    <w:rsid w:val="00052FFC"/>
    <w:rsid w:val="00053723"/>
    <w:rsid w:val="00053773"/>
    <w:rsid w:val="0005473E"/>
    <w:rsid w:val="00054FB7"/>
    <w:rsid w:val="00055AA7"/>
    <w:rsid w:val="00056689"/>
    <w:rsid w:val="00065204"/>
    <w:rsid w:val="00065AFF"/>
    <w:rsid w:val="00066773"/>
    <w:rsid w:val="00066FFE"/>
    <w:rsid w:val="00070078"/>
    <w:rsid w:val="000723A3"/>
    <w:rsid w:val="0007293A"/>
    <w:rsid w:val="00073BCA"/>
    <w:rsid w:val="00075C86"/>
    <w:rsid w:val="00076658"/>
    <w:rsid w:val="00084F21"/>
    <w:rsid w:val="00091C9F"/>
    <w:rsid w:val="000928CB"/>
    <w:rsid w:val="000936D7"/>
    <w:rsid w:val="00095342"/>
    <w:rsid w:val="0009574D"/>
    <w:rsid w:val="00097438"/>
    <w:rsid w:val="000A10B1"/>
    <w:rsid w:val="000A263B"/>
    <w:rsid w:val="000A2DD2"/>
    <w:rsid w:val="000A5499"/>
    <w:rsid w:val="000A5690"/>
    <w:rsid w:val="000B0032"/>
    <w:rsid w:val="000B033D"/>
    <w:rsid w:val="000B05A5"/>
    <w:rsid w:val="000B14FE"/>
    <w:rsid w:val="000B5391"/>
    <w:rsid w:val="000C1974"/>
    <w:rsid w:val="000C1CF6"/>
    <w:rsid w:val="000C2D90"/>
    <w:rsid w:val="000C5830"/>
    <w:rsid w:val="000D1205"/>
    <w:rsid w:val="000D22BF"/>
    <w:rsid w:val="000D45B1"/>
    <w:rsid w:val="000D4CF8"/>
    <w:rsid w:val="000D5753"/>
    <w:rsid w:val="000D5F99"/>
    <w:rsid w:val="000D7FC3"/>
    <w:rsid w:val="000E0C02"/>
    <w:rsid w:val="000E1007"/>
    <w:rsid w:val="000E2B33"/>
    <w:rsid w:val="000E3DAA"/>
    <w:rsid w:val="000E3E7E"/>
    <w:rsid w:val="000E4712"/>
    <w:rsid w:val="000F06FE"/>
    <w:rsid w:val="000F0D18"/>
    <w:rsid w:val="000F0FE5"/>
    <w:rsid w:val="000F2160"/>
    <w:rsid w:val="000F346D"/>
    <w:rsid w:val="000F428C"/>
    <w:rsid w:val="00101DCF"/>
    <w:rsid w:val="0010248B"/>
    <w:rsid w:val="0010301F"/>
    <w:rsid w:val="00104CA5"/>
    <w:rsid w:val="0010702A"/>
    <w:rsid w:val="00107150"/>
    <w:rsid w:val="001073DF"/>
    <w:rsid w:val="001079C4"/>
    <w:rsid w:val="0011046F"/>
    <w:rsid w:val="0011067F"/>
    <w:rsid w:val="00111C4E"/>
    <w:rsid w:val="0011221D"/>
    <w:rsid w:val="00112A79"/>
    <w:rsid w:val="00114AB9"/>
    <w:rsid w:val="001154EF"/>
    <w:rsid w:val="00116978"/>
    <w:rsid w:val="0011799F"/>
    <w:rsid w:val="00117E05"/>
    <w:rsid w:val="00120B47"/>
    <w:rsid w:val="00121C15"/>
    <w:rsid w:val="00121C4C"/>
    <w:rsid w:val="00122525"/>
    <w:rsid w:val="0012309A"/>
    <w:rsid w:val="001233AD"/>
    <w:rsid w:val="00123684"/>
    <w:rsid w:val="001236C4"/>
    <w:rsid w:val="00123D01"/>
    <w:rsid w:val="00126A5B"/>
    <w:rsid w:val="001273DA"/>
    <w:rsid w:val="0013186A"/>
    <w:rsid w:val="00132064"/>
    <w:rsid w:val="00132D17"/>
    <w:rsid w:val="00133107"/>
    <w:rsid w:val="00133244"/>
    <w:rsid w:val="00134A19"/>
    <w:rsid w:val="00134BA5"/>
    <w:rsid w:val="0013551D"/>
    <w:rsid w:val="00137E0E"/>
    <w:rsid w:val="00140A62"/>
    <w:rsid w:val="00140D15"/>
    <w:rsid w:val="00141367"/>
    <w:rsid w:val="00142F46"/>
    <w:rsid w:val="00143515"/>
    <w:rsid w:val="00146528"/>
    <w:rsid w:val="00147779"/>
    <w:rsid w:val="00151247"/>
    <w:rsid w:val="00151F9C"/>
    <w:rsid w:val="00153870"/>
    <w:rsid w:val="00155379"/>
    <w:rsid w:val="001558DD"/>
    <w:rsid w:val="00157AEF"/>
    <w:rsid w:val="00161E87"/>
    <w:rsid w:val="00162833"/>
    <w:rsid w:val="00162E63"/>
    <w:rsid w:val="001654AE"/>
    <w:rsid w:val="00170C16"/>
    <w:rsid w:val="00172A7E"/>
    <w:rsid w:val="001732B5"/>
    <w:rsid w:val="00173CDB"/>
    <w:rsid w:val="00174140"/>
    <w:rsid w:val="001742C6"/>
    <w:rsid w:val="00174789"/>
    <w:rsid w:val="00176377"/>
    <w:rsid w:val="0017700B"/>
    <w:rsid w:val="00180010"/>
    <w:rsid w:val="0018429F"/>
    <w:rsid w:val="00185835"/>
    <w:rsid w:val="001862F6"/>
    <w:rsid w:val="00187F51"/>
    <w:rsid w:val="00191138"/>
    <w:rsid w:val="00191BC1"/>
    <w:rsid w:val="001925A8"/>
    <w:rsid w:val="00194B50"/>
    <w:rsid w:val="001953F0"/>
    <w:rsid w:val="001A053A"/>
    <w:rsid w:val="001A0CD3"/>
    <w:rsid w:val="001A2803"/>
    <w:rsid w:val="001A2D59"/>
    <w:rsid w:val="001A34A0"/>
    <w:rsid w:val="001A3E7B"/>
    <w:rsid w:val="001A4617"/>
    <w:rsid w:val="001A60A4"/>
    <w:rsid w:val="001A6D2F"/>
    <w:rsid w:val="001B1EB9"/>
    <w:rsid w:val="001B1FE5"/>
    <w:rsid w:val="001B259B"/>
    <w:rsid w:val="001B30B5"/>
    <w:rsid w:val="001B485E"/>
    <w:rsid w:val="001B603A"/>
    <w:rsid w:val="001B70E3"/>
    <w:rsid w:val="001B7937"/>
    <w:rsid w:val="001C0916"/>
    <w:rsid w:val="001C1A4D"/>
    <w:rsid w:val="001C1EEB"/>
    <w:rsid w:val="001C2D46"/>
    <w:rsid w:val="001C2E62"/>
    <w:rsid w:val="001C2FC7"/>
    <w:rsid w:val="001C487E"/>
    <w:rsid w:val="001C50D0"/>
    <w:rsid w:val="001C5489"/>
    <w:rsid w:val="001C54AE"/>
    <w:rsid w:val="001C7505"/>
    <w:rsid w:val="001C7EAD"/>
    <w:rsid w:val="001D2DAA"/>
    <w:rsid w:val="001D3290"/>
    <w:rsid w:val="001D73AC"/>
    <w:rsid w:val="001D740E"/>
    <w:rsid w:val="001E0C96"/>
    <w:rsid w:val="001E1802"/>
    <w:rsid w:val="001E5CDA"/>
    <w:rsid w:val="001F00BB"/>
    <w:rsid w:val="001F414E"/>
    <w:rsid w:val="001F4ECD"/>
    <w:rsid w:val="001F64AF"/>
    <w:rsid w:val="00201700"/>
    <w:rsid w:val="00202278"/>
    <w:rsid w:val="0020237F"/>
    <w:rsid w:val="00202D1C"/>
    <w:rsid w:val="00204A57"/>
    <w:rsid w:val="00204E47"/>
    <w:rsid w:val="002057D9"/>
    <w:rsid w:val="002069BF"/>
    <w:rsid w:val="00207DA9"/>
    <w:rsid w:val="00207FF9"/>
    <w:rsid w:val="00213043"/>
    <w:rsid w:val="00213767"/>
    <w:rsid w:val="00216B24"/>
    <w:rsid w:val="0021731D"/>
    <w:rsid w:val="0022028C"/>
    <w:rsid w:val="00221E59"/>
    <w:rsid w:val="002239CB"/>
    <w:rsid w:val="00223B73"/>
    <w:rsid w:val="002245CC"/>
    <w:rsid w:val="00227A0D"/>
    <w:rsid w:val="002335F4"/>
    <w:rsid w:val="00233FD8"/>
    <w:rsid w:val="002348EF"/>
    <w:rsid w:val="002352D1"/>
    <w:rsid w:val="00235AC3"/>
    <w:rsid w:val="00235D0C"/>
    <w:rsid w:val="00237953"/>
    <w:rsid w:val="0024000C"/>
    <w:rsid w:val="00240626"/>
    <w:rsid w:val="00241959"/>
    <w:rsid w:val="00242314"/>
    <w:rsid w:val="0024277A"/>
    <w:rsid w:val="00243488"/>
    <w:rsid w:val="0024545A"/>
    <w:rsid w:val="00247554"/>
    <w:rsid w:val="002475F7"/>
    <w:rsid w:val="00247AEB"/>
    <w:rsid w:val="002504D4"/>
    <w:rsid w:val="00250F90"/>
    <w:rsid w:val="002551DA"/>
    <w:rsid w:val="00256087"/>
    <w:rsid w:val="00265CEA"/>
    <w:rsid w:val="00266B86"/>
    <w:rsid w:val="0027046E"/>
    <w:rsid w:val="00272786"/>
    <w:rsid w:val="00272E5C"/>
    <w:rsid w:val="00272F2A"/>
    <w:rsid w:val="002732F9"/>
    <w:rsid w:val="002753BA"/>
    <w:rsid w:val="00275FF3"/>
    <w:rsid w:val="002762AF"/>
    <w:rsid w:val="00277C12"/>
    <w:rsid w:val="00282BE5"/>
    <w:rsid w:val="00283212"/>
    <w:rsid w:val="00283CEE"/>
    <w:rsid w:val="0028479D"/>
    <w:rsid w:val="00284D22"/>
    <w:rsid w:val="00293D5E"/>
    <w:rsid w:val="002951AC"/>
    <w:rsid w:val="002975B6"/>
    <w:rsid w:val="00297A4C"/>
    <w:rsid w:val="00297AAA"/>
    <w:rsid w:val="002A22C9"/>
    <w:rsid w:val="002A31D5"/>
    <w:rsid w:val="002A42CD"/>
    <w:rsid w:val="002B15AF"/>
    <w:rsid w:val="002B1D5B"/>
    <w:rsid w:val="002B337E"/>
    <w:rsid w:val="002B4829"/>
    <w:rsid w:val="002B681D"/>
    <w:rsid w:val="002B71C3"/>
    <w:rsid w:val="002C1004"/>
    <w:rsid w:val="002C229E"/>
    <w:rsid w:val="002C2C83"/>
    <w:rsid w:val="002C2DD6"/>
    <w:rsid w:val="002C3CEF"/>
    <w:rsid w:val="002C4CE0"/>
    <w:rsid w:val="002C61C3"/>
    <w:rsid w:val="002D1491"/>
    <w:rsid w:val="002D2187"/>
    <w:rsid w:val="002D2A4B"/>
    <w:rsid w:val="002D2E77"/>
    <w:rsid w:val="002E145A"/>
    <w:rsid w:val="002E17B7"/>
    <w:rsid w:val="002E17C4"/>
    <w:rsid w:val="002E2A43"/>
    <w:rsid w:val="002E3C66"/>
    <w:rsid w:val="002E49B7"/>
    <w:rsid w:val="002E6B18"/>
    <w:rsid w:val="002F06ED"/>
    <w:rsid w:val="002F324F"/>
    <w:rsid w:val="002F3366"/>
    <w:rsid w:val="002F4514"/>
    <w:rsid w:val="002F46BA"/>
    <w:rsid w:val="002F4E77"/>
    <w:rsid w:val="00300D0B"/>
    <w:rsid w:val="00300EEC"/>
    <w:rsid w:val="00301015"/>
    <w:rsid w:val="003044D0"/>
    <w:rsid w:val="00304A6F"/>
    <w:rsid w:val="00306AE3"/>
    <w:rsid w:val="00307DA1"/>
    <w:rsid w:val="0031098B"/>
    <w:rsid w:val="0031137F"/>
    <w:rsid w:val="00311784"/>
    <w:rsid w:val="00311CC2"/>
    <w:rsid w:val="00312FF9"/>
    <w:rsid w:val="0031452A"/>
    <w:rsid w:val="00316224"/>
    <w:rsid w:val="00317ED5"/>
    <w:rsid w:val="0032319F"/>
    <w:rsid w:val="00326BEA"/>
    <w:rsid w:val="003271B8"/>
    <w:rsid w:val="00327210"/>
    <w:rsid w:val="00327660"/>
    <w:rsid w:val="00331320"/>
    <w:rsid w:val="00331624"/>
    <w:rsid w:val="00331CD5"/>
    <w:rsid w:val="0033413A"/>
    <w:rsid w:val="003343C5"/>
    <w:rsid w:val="00334CC8"/>
    <w:rsid w:val="0033550C"/>
    <w:rsid w:val="003357D8"/>
    <w:rsid w:val="00336256"/>
    <w:rsid w:val="00336652"/>
    <w:rsid w:val="003401A7"/>
    <w:rsid w:val="00341484"/>
    <w:rsid w:val="00341D23"/>
    <w:rsid w:val="003450C4"/>
    <w:rsid w:val="00347F3F"/>
    <w:rsid w:val="00351129"/>
    <w:rsid w:val="003513E0"/>
    <w:rsid w:val="00351788"/>
    <w:rsid w:val="00352BD8"/>
    <w:rsid w:val="00354BE2"/>
    <w:rsid w:val="00356CDA"/>
    <w:rsid w:val="0036408B"/>
    <w:rsid w:val="003648AA"/>
    <w:rsid w:val="00364D63"/>
    <w:rsid w:val="00366569"/>
    <w:rsid w:val="00367846"/>
    <w:rsid w:val="003712FF"/>
    <w:rsid w:val="00372783"/>
    <w:rsid w:val="0037319B"/>
    <w:rsid w:val="0037657F"/>
    <w:rsid w:val="003765BB"/>
    <w:rsid w:val="00376D22"/>
    <w:rsid w:val="003777FB"/>
    <w:rsid w:val="00380F40"/>
    <w:rsid w:val="00381234"/>
    <w:rsid w:val="003828D3"/>
    <w:rsid w:val="0038376B"/>
    <w:rsid w:val="00384ACF"/>
    <w:rsid w:val="00386C3B"/>
    <w:rsid w:val="00387BB0"/>
    <w:rsid w:val="00392499"/>
    <w:rsid w:val="003939E2"/>
    <w:rsid w:val="003947A5"/>
    <w:rsid w:val="0039671F"/>
    <w:rsid w:val="003A1AE6"/>
    <w:rsid w:val="003A2567"/>
    <w:rsid w:val="003A4263"/>
    <w:rsid w:val="003A4346"/>
    <w:rsid w:val="003A770E"/>
    <w:rsid w:val="003A7E15"/>
    <w:rsid w:val="003B4143"/>
    <w:rsid w:val="003B5C38"/>
    <w:rsid w:val="003B6437"/>
    <w:rsid w:val="003B6B2E"/>
    <w:rsid w:val="003B7148"/>
    <w:rsid w:val="003B7E08"/>
    <w:rsid w:val="003C0600"/>
    <w:rsid w:val="003C158B"/>
    <w:rsid w:val="003C251B"/>
    <w:rsid w:val="003C2628"/>
    <w:rsid w:val="003C2AFD"/>
    <w:rsid w:val="003C30A4"/>
    <w:rsid w:val="003C3865"/>
    <w:rsid w:val="003C6508"/>
    <w:rsid w:val="003C77DC"/>
    <w:rsid w:val="003D1F43"/>
    <w:rsid w:val="003D4B13"/>
    <w:rsid w:val="003D4DCB"/>
    <w:rsid w:val="003D69ED"/>
    <w:rsid w:val="003D7A34"/>
    <w:rsid w:val="003E06EC"/>
    <w:rsid w:val="003E1621"/>
    <w:rsid w:val="003E40C4"/>
    <w:rsid w:val="003E495C"/>
    <w:rsid w:val="003E55E7"/>
    <w:rsid w:val="003F08E9"/>
    <w:rsid w:val="003F0E6F"/>
    <w:rsid w:val="003F1139"/>
    <w:rsid w:val="003F25EE"/>
    <w:rsid w:val="003F3598"/>
    <w:rsid w:val="003F508E"/>
    <w:rsid w:val="0040133B"/>
    <w:rsid w:val="0040294C"/>
    <w:rsid w:val="00403366"/>
    <w:rsid w:val="00407356"/>
    <w:rsid w:val="00410596"/>
    <w:rsid w:val="00411097"/>
    <w:rsid w:val="00411304"/>
    <w:rsid w:val="00411BA5"/>
    <w:rsid w:val="00412B76"/>
    <w:rsid w:val="0041414C"/>
    <w:rsid w:val="004162B5"/>
    <w:rsid w:val="0042000D"/>
    <w:rsid w:val="00420D93"/>
    <w:rsid w:val="004219D5"/>
    <w:rsid w:val="0042244B"/>
    <w:rsid w:val="00422582"/>
    <w:rsid w:val="0042311C"/>
    <w:rsid w:val="00423DD2"/>
    <w:rsid w:val="00423E3E"/>
    <w:rsid w:val="00424716"/>
    <w:rsid w:val="00424902"/>
    <w:rsid w:val="00424998"/>
    <w:rsid w:val="00424A52"/>
    <w:rsid w:val="00424EFF"/>
    <w:rsid w:val="00424F50"/>
    <w:rsid w:val="00425231"/>
    <w:rsid w:val="004256C4"/>
    <w:rsid w:val="00425CD9"/>
    <w:rsid w:val="0043258C"/>
    <w:rsid w:val="004338AB"/>
    <w:rsid w:val="00433E6C"/>
    <w:rsid w:val="004341B3"/>
    <w:rsid w:val="0043542F"/>
    <w:rsid w:val="00435664"/>
    <w:rsid w:val="00435D20"/>
    <w:rsid w:val="004364AE"/>
    <w:rsid w:val="004366C9"/>
    <w:rsid w:val="004400A9"/>
    <w:rsid w:val="004409C6"/>
    <w:rsid w:val="0044287E"/>
    <w:rsid w:val="00443579"/>
    <w:rsid w:val="00445C1D"/>
    <w:rsid w:val="00447C63"/>
    <w:rsid w:val="004501AB"/>
    <w:rsid w:val="0045289A"/>
    <w:rsid w:val="00452BBE"/>
    <w:rsid w:val="0045348C"/>
    <w:rsid w:val="0045739C"/>
    <w:rsid w:val="0046109F"/>
    <w:rsid w:val="00461CFE"/>
    <w:rsid w:val="00462D32"/>
    <w:rsid w:val="00465998"/>
    <w:rsid w:val="00465AF4"/>
    <w:rsid w:val="00466326"/>
    <w:rsid w:val="004664EA"/>
    <w:rsid w:val="0046778F"/>
    <w:rsid w:val="00470987"/>
    <w:rsid w:val="00471810"/>
    <w:rsid w:val="0047508C"/>
    <w:rsid w:val="00480232"/>
    <w:rsid w:val="00483377"/>
    <w:rsid w:val="00483960"/>
    <w:rsid w:val="004903AB"/>
    <w:rsid w:val="00490CF1"/>
    <w:rsid w:val="00491FE5"/>
    <w:rsid w:val="00493A8F"/>
    <w:rsid w:val="00493C72"/>
    <w:rsid w:val="0049539F"/>
    <w:rsid w:val="004A2CD1"/>
    <w:rsid w:val="004A47D7"/>
    <w:rsid w:val="004A4DAD"/>
    <w:rsid w:val="004A543A"/>
    <w:rsid w:val="004A60D6"/>
    <w:rsid w:val="004A74AE"/>
    <w:rsid w:val="004A758A"/>
    <w:rsid w:val="004A7A67"/>
    <w:rsid w:val="004A7DFC"/>
    <w:rsid w:val="004B0994"/>
    <w:rsid w:val="004B10CC"/>
    <w:rsid w:val="004B1867"/>
    <w:rsid w:val="004B1DF1"/>
    <w:rsid w:val="004B1F05"/>
    <w:rsid w:val="004B2C1D"/>
    <w:rsid w:val="004B2F95"/>
    <w:rsid w:val="004B406A"/>
    <w:rsid w:val="004B69F6"/>
    <w:rsid w:val="004B6C17"/>
    <w:rsid w:val="004C0B6B"/>
    <w:rsid w:val="004C2F48"/>
    <w:rsid w:val="004C43E2"/>
    <w:rsid w:val="004C47D0"/>
    <w:rsid w:val="004C5458"/>
    <w:rsid w:val="004C72FE"/>
    <w:rsid w:val="004C7984"/>
    <w:rsid w:val="004D01E8"/>
    <w:rsid w:val="004D154E"/>
    <w:rsid w:val="004D6389"/>
    <w:rsid w:val="004D74B2"/>
    <w:rsid w:val="004E0DDE"/>
    <w:rsid w:val="004E1A0E"/>
    <w:rsid w:val="004E1D6B"/>
    <w:rsid w:val="004E6E42"/>
    <w:rsid w:val="004E78E8"/>
    <w:rsid w:val="004E79C4"/>
    <w:rsid w:val="004F14DC"/>
    <w:rsid w:val="004F32D8"/>
    <w:rsid w:val="004F45CF"/>
    <w:rsid w:val="004F67BC"/>
    <w:rsid w:val="00500258"/>
    <w:rsid w:val="005003FE"/>
    <w:rsid w:val="00502A77"/>
    <w:rsid w:val="00507595"/>
    <w:rsid w:val="00514335"/>
    <w:rsid w:val="00516093"/>
    <w:rsid w:val="0051635E"/>
    <w:rsid w:val="005163B3"/>
    <w:rsid w:val="005200CC"/>
    <w:rsid w:val="00522379"/>
    <w:rsid w:val="00522FDC"/>
    <w:rsid w:val="00523CCE"/>
    <w:rsid w:val="00525887"/>
    <w:rsid w:val="00527762"/>
    <w:rsid w:val="0053055C"/>
    <w:rsid w:val="005308EE"/>
    <w:rsid w:val="00533DA9"/>
    <w:rsid w:val="005348B1"/>
    <w:rsid w:val="00536E31"/>
    <w:rsid w:val="005372F3"/>
    <w:rsid w:val="0053753B"/>
    <w:rsid w:val="00537F9E"/>
    <w:rsid w:val="00541225"/>
    <w:rsid w:val="00543378"/>
    <w:rsid w:val="00543E45"/>
    <w:rsid w:val="00547117"/>
    <w:rsid w:val="00554851"/>
    <w:rsid w:val="0055526D"/>
    <w:rsid w:val="00555E2A"/>
    <w:rsid w:val="005572D9"/>
    <w:rsid w:val="0056094E"/>
    <w:rsid w:val="00560E72"/>
    <w:rsid w:val="0056146D"/>
    <w:rsid w:val="0056258D"/>
    <w:rsid w:val="005642B6"/>
    <w:rsid w:val="0056751A"/>
    <w:rsid w:val="0056762D"/>
    <w:rsid w:val="00567D67"/>
    <w:rsid w:val="00571A89"/>
    <w:rsid w:val="00571B86"/>
    <w:rsid w:val="00571C6D"/>
    <w:rsid w:val="0057250D"/>
    <w:rsid w:val="005727E4"/>
    <w:rsid w:val="00573216"/>
    <w:rsid w:val="00574E0F"/>
    <w:rsid w:val="0057515B"/>
    <w:rsid w:val="00580455"/>
    <w:rsid w:val="0058132A"/>
    <w:rsid w:val="005819E1"/>
    <w:rsid w:val="00581A69"/>
    <w:rsid w:val="005827D1"/>
    <w:rsid w:val="00583545"/>
    <w:rsid w:val="00583A64"/>
    <w:rsid w:val="00586558"/>
    <w:rsid w:val="00587B06"/>
    <w:rsid w:val="0059097F"/>
    <w:rsid w:val="005918F6"/>
    <w:rsid w:val="00592D0B"/>
    <w:rsid w:val="00592D14"/>
    <w:rsid w:val="00593A21"/>
    <w:rsid w:val="00593DF3"/>
    <w:rsid w:val="0059403D"/>
    <w:rsid w:val="0059460C"/>
    <w:rsid w:val="00594F4D"/>
    <w:rsid w:val="00595500"/>
    <w:rsid w:val="00595FCD"/>
    <w:rsid w:val="005964F9"/>
    <w:rsid w:val="005A06D2"/>
    <w:rsid w:val="005A6F91"/>
    <w:rsid w:val="005B0C04"/>
    <w:rsid w:val="005B10FF"/>
    <w:rsid w:val="005B1E75"/>
    <w:rsid w:val="005B35BD"/>
    <w:rsid w:val="005B461F"/>
    <w:rsid w:val="005B4C52"/>
    <w:rsid w:val="005B5580"/>
    <w:rsid w:val="005B584F"/>
    <w:rsid w:val="005B5BE9"/>
    <w:rsid w:val="005B6055"/>
    <w:rsid w:val="005B6B5C"/>
    <w:rsid w:val="005B6F56"/>
    <w:rsid w:val="005B7A27"/>
    <w:rsid w:val="005B7ED3"/>
    <w:rsid w:val="005C23AF"/>
    <w:rsid w:val="005C430D"/>
    <w:rsid w:val="005C4F78"/>
    <w:rsid w:val="005C6478"/>
    <w:rsid w:val="005D14E0"/>
    <w:rsid w:val="005D32D9"/>
    <w:rsid w:val="005D3F06"/>
    <w:rsid w:val="005D4586"/>
    <w:rsid w:val="005D46D5"/>
    <w:rsid w:val="005D4B1C"/>
    <w:rsid w:val="005D532E"/>
    <w:rsid w:val="005D7746"/>
    <w:rsid w:val="005E360A"/>
    <w:rsid w:val="005E3E6C"/>
    <w:rsid w:val="005E4032"/>
    <w:rsid w:val="005E53EB"/>
    <w:rsid w:val="005E6D3A"/>
    <w:rsid w:val="005E6E9C"/>
    <w:rsid w:val="005F1E76"/>
    <w:rsid w:val="005F592C"/>
    <w:rsid w:val="005F5F59"/>
    <w:rsid w:val="005F75D6"/>
    <w:rsid w:val="005F774D"/>
    <w:rsid w:val="005F790F"/>
    <w:rsid w:val="006000C2"/>
    <w:rsid w:val="0060054D"/>
    <w:rsid w:val="0060145D"/>
    <w:rsid w:val="00601BB9"/>
    <w:rsid w:val="006072B0"/>
    <w:rsid w:val="0060791E"/>
    <w:rsid w:val="006102DB"/>
    <w:rsid w:val="00610EF4"/>
    <w:rsid w:val="00611310"/>
    <w:rsid w:val="006146B4"/>
    <w:rsid w:val="00614866"/>
    <w:rsid w:val="00614CFF"/>
    <w:rsid w:val="006154C5"/>
    <w:rsid w:val="006169C8"/>
    <w:rsid w:val="0061761B"/>
    <w:rsid w:val="0062243C"/>
    <w:rsid w:val="006239D9"/>
    <w:rsid w:val="00624149"/>
    <w:rsid w:val="006254D7"/>
    <w:rsid w:val="00626CAC"/>
    <w:rsid w:val="006308F4"/>
    <w:rsid w:val="006324B9"/>
    <w:rsid w:val="0063354F"/>
    <w:rsid w:val="00634EBA"/>
    <w:rsid w:val="0063565D"/>
    <w:rsid w:val="00636791"/>
    <w:rsid w:val="00637AD4"/>
    <w:rsid w:val="006405EA"/>
    <w:rsid w:val="00641017"/>
    <w:rsid w:val="00641D69"/>
    <w:rsid w:val="00643BA3"/>
    <w:rsid w:val="00644696"/>
    <w:rsid w:val="00644F2D"/>
    <w:rsid w:val="00652786"/>
    <w:rsid w:val="00653097"/>
    <w:rsid w:val="00653BCA"/>
    <w:rsid w:val="006545A5"/>
    <w:rsid w:val="006554E7"/>
    <w:rsid w:val="00656960"/>
    <w:rsid w:val="00657342"/>
    <w:rsid w:val="006609F4"/>
    <w:rsid w:val="006634F7"/>
    <w:rsid w:val="006638BE"/>
    <w:rsid w:val="006652EE"/>
    <w:rsid w:val="00665844"/>
    <w:rsid w:val="0066596D"/>
    <w:rsid w:val="00665974"/>
    <w:rsid w:val="006666C5"/>
    <w:rsid w:val="00667A65"/>
    <w:rsid w:val="00670645"/>
    <w:rsid w:val="006713F0"/>
    <w:rsid w:val="00671B32"/>
    <w:rsid w:val="00675A53"/>
    <w:rsid w:val="006800AF"/>
    <w:rsid w:val="006817D6"/>
    <w:rsid w:val="0068323F"/>
    <w:rsid w:val="00683E43"/>
    <w:rsid w:val="006843E6"/>
    <w:rsid w:val="00685549"/>
    <w:rsid w:val="006855E1"/>
    <w:rsid w:val="00686106"/>
    <w:rsid w:val="0068749C"/>
    <w:rsid w:val="006913F4"/>
    <w:rsid w:val="00692233"/>
    <w:rsid w:val="00692CFF"/>
    <w:rsid w:val="00693813"/>
    <w:rsid w:val="00693814"/>
    <w:rsid w:val="0069437C"/>
    <w:rsid w:val="006A044E"/>
    <w:rsid w:val="006A08BA"/>
    <w:rsid w:val="006A33B2"/>
    <w:rsid w:val="006A6CD7"/>
    <w:rsid w:val="006A779B"/>
    <w:rsid w:val="006B1F1F"/>
    <w:rsid w:val="006B62F0"/>
    <w:rsid w:val="006C0C65"/>
    <w:rsid w:val="006C1B37"/>
    <w:rsid w:val="006C20D7"/>
    <w:rsid w:val="006C22D3"/>
    <w:rsid w:val="006C558F"/>
    <w:rsid w:val="006C71D0"/>
    <w:rsid w:val="006C7F55"/>
    <w:rsid w:val="006D0439"/>
    <w:rsid w:val="006D15D0"/>
    <w:rsid w:val="006D22E6"/>
    <w:rsid w:val="006D231C"/>
    <w:rsid w:val="006D6B2D"/>
    <w:rsid w:val="006D7548"/>
    <w:rsid w:val="006E081C"/>
    <w:rsid w:val="006E13E8"/>
    <w:rsid w:val="006E2EEA"/>
    <w:rsid w:val="006E649C"/>
    <w:rsid w:val="006E6691"/>
    <w:rsid w:val="006E6B4D"/>
    <w:rsid w:val="006E7CF2"/>
    <w:rsid w:val="006F13F0"/>
    <w:rsid w:val="006F1F6E"/>
    <w:rsid w:val="006F462B"/>
    <w:rsid w:val="006F4E34"/>
    <w:rsid w:val="006F5A36"/>
    <w:rsid w:val="006F622B"/>
    <w:rsid w:val="006F6C3A"/>
    <w:rsid w:val="00700591"/>
    <w:rsid w:val="007016A8"/>
    <w:rsid w:val="00701DB4"/>
    <w:rsid w:val="00704776"/>
    <w:rsid w:val="00705C04"/>
    <w:rsid w:val="00707C74"/>
    <w:rsid w:val="0071094E"/>
    <w:rsid w:val="00710A7C"/>
    <w:rsid w:val="007117E9"/>
    <w:rsid w:val="00712636"/>
    <w:rsid w:val="0071263F"/>
    <w:rsid w:val="00714235"/>
    <w:rsid w:val="00714348"/>
    <w:rsid w:val="007151D9"/>
    <w:rsid w:val="00721CC8"/>
    <w:rsid w:val="00723E91"/>
    <w:rsid w:val="007254D4"/>
    <w:rsid w:val="0072666B"/>
    <w:rsid w:val="007300EC"/>
    <w:rsid w:val="0073065B"/>
    <w:rsid w:val="00731179"/>
    <w:rsid w:val="00731A89"/>
    <w:rsid w:val="00733715"/>
    <w:rsid w:val="007351BD"/>
    <w:rsid w:val="0073715C"/>
    <w:rsid w:val="00741BEA"/>
    <w:rsid w:val="007423FC"/>
    <w:rsid w:val="007446C8"/>
    <w:rsid w:val="00747B79"/>
    <w:rsid w:val="00747CE4"/>
    <w:rsid w:val="00747EF0"/>
    <w:rsid w:val="00750BE7"/>
    <w:rsid w:val="007526C9"/>
    <w:rsid w:val="007532C4"/>
    <w:rsid w:val="0075569E"/>
    <w:rsid w:val="00756F43"/>
    <w:rsid w:val="0075723E"/>
    <w:rsid w:val="007602CC"/>
    <w:rsid w:val="00760C6F"/>
    <w:rsid w:val="00763748"/>
    <w:rsid w:val="00764CC1"/>
    <w:rsid w:val="0076550A"/>
    <w:rsid w:val="00772BAD"/>
    <w:rsid w:val="00772F0E"/>
    <w:rsid w:val="007767BB"/>
    <w:rsid w:val="00780394"/>
    <w:rsid w:val="00781509"/>
    <w:rsid w:val="00782725"/>
    <w:rsid w:val="007853CF"/>
    <w:rsid w:val="00785A54"/>
    <w:rsid w:val="007863AB"/>
    <w:rsid w:val="00791313"/>
    <w:rsid w:val="00791559"/>
    <w:rsid w:val="00794B24"/>
    <w:rsid w:val="00797607"/>
    <w:rsid w:val="00797F67"/>
    <w:rsid w:val="007A05B8"/>
    <w:rsid w:val="007A0A04"/>
    <w:rsid w:val="007A0F8E"/>
    <w:rsid w:val="007A1412"/>
    <w:rsid w:val="007A2482"/>
    <w:rsid w:val="007A46B0"/>
    <w:rsid w:val="007A46C9"/>
    <w:rsid w:val="007A4C74"/>
    <w:rsid w:val="007A78ED"/>
    <w:rsid w:val="007B02F9"/>
    <w:rsid w:val="007B0320"/>
    <w:rsid w:val="007B0711"/>
    <w:rsid w:val="007B2946"/>
    <w:rsid w:val="007B35EE"/>
    <w:rsid w:val="007B40F2"/>
    <w:rsid w:val="007B4C2C"/>
    <w:rsid w:val="007B4F8B"/>
    <w:rsid w:val="007B61C6"/>
    <w:rsid w:val="007B648C"/>
    <w:rsid w:val="007B7F09"/>
    <w:rsid w:val="007C10B7"/>
    <w:rsid w:val="007C2CD2"/>
    <w:rsid w:val="007C43AF"/>
    <w:rsid w:val="007C43C6"/>
    <w:rsid w:val="007C50A0"/>
    <w:rsid w:val="007C6290"/>
    <w:rsid w:val="007C7694"/>
    <w:rsid w:val="007C7BB4"/>
    <w:rsid w:val="007C7F98"/>
    <w:rsid w:val="007D1D1F"/>
    <w:rsid w:val="007D1FBF"/>
    <w:rsid w:val="007D22B7"/>
    <w:rsid w:val="007D3447"/>
    <w:rsid w:val="007D53E1"/>
    <w:rsid w:val="007D69EC"/>
    <w:rsid w:val="007D6D20"/>
    <w:rsid w:val="007D7109"/>
    <w:rsid w:val="007E03EF"/>
    <w:rsid w:val="007E13F0"/>
    <w:rsid w:val="007E16FE"/>
    <w:rsid w:val="007E74FB"/>
    <w:rsid w:val="007F0046"/>
    <w:rsid w:val="007F0203"/>
    <w:rsid w:val="007F1476"/>
    <w:rsid w:val="007F1732"/>
    <w:rsid w:val="007F32E4"/>
    <w:rsid w:val="007F382B"/>
    <w:rsid w:val="007F4A72"/>
    <w:rsid w:val="007F5289"/>
    <w:rsid w:val="007F640C"/>
    <w:rsid w:val="007F696D"/>
    <w:rsid w:val="007F75EE"/>
    <w:rsid w:val="00801203"/>
    <w:rsid w:val="00802F58"/>
    <w:rsid w:val="008036B2"/>
    <w:rsid w:val="00804354"/>
    <w:rsid w:val="0081366C"/>
    <w:rsid w:val="00815127"/>
    <w:rsid w:val="008153B8"/>
    <w:rsid w:val="0082025E"/>
    <w:rsid w:val="008208BC"/>
    <w:rsid w:val="0082110D"/>
    <w:rsid w:val="008215F6"/>
    <w:rsid w:val="00821C9E"/>
    <w:rsid w:val="00822147"/>
    <w:rsid w:val="00822AB2"/>
    <w:rsid w:val="00822B34"/>
    <w:rsid w:val="008239E2"/>
    <w:rsid w:val="00824E97"/>
    <w:rsid w:val="00825AD7"/>
    <w:rsid w:val="00826664"/>
    <w:rsid w:val="0082703B"/>
    <w:rsid w:val="00827697"/>
    <w:rsid w:val="0082778A"/>
    <w:rsid w:val="0083107A"/>
    <w:rsid w:val="008316BE"/>
    <w:rsid w:val="0083240D"/>
    <w:rsid w:val="0083269C"/>
    <w:rsid w:val="0083351C"/>
    <w:rsid w:val="00834EB7"/>
    <w:rsid w:val="008368BB"/>
    <w:rsid w:val="00837EA2"/>
    <w:rsid w:val="0084225D"/>
    <w:rsid w:val="00842499"/>
    <w:rsid w:val="00842AA6"/>
    <w:rsid w:val="00845B12"/>
    <w:rsid w:val="00846FDD"/>
    <w:rsid w:val="008478DB"/>
    <w:rsid w:val="00851677"/>
    <w:rsid w:val="00851B7D"/>
    <w:rsid w:val="0085363F"/>
    <w:rsid w:val="00853ECD"/>
    <w:rsid w:val="00854838"/>
    <w:rsid w:val="00855FB4"/>
    <w:rsid w:val="00856B82"/>
    <w:rsid w:val="00857F9B"/>
    <w:rsid w:val="00860EC9"/>
    <w:rsid w:val="00860FD9"/>
    <w:rsid w:val="00863C18"/>
    <w:rsid w:val="00865480"/>
    <w:rsid w:val="008669CF"/>
    <w:rsid w:val="0086706E"/>
    <w:rsid w:val="0086791D"/>
    <w:rsid w:val="00871369"/>
    <w:rsid w:val="00872384"/>
    <w:rsid w:val="0087328F"/>
    <w:rsid w:val="008765D3"/>
    <w:rsid w:val="00880F30"/>
    <w:rsid w:val="00883C34"/>
    <w:rsid w:val="00885D9D"/>
    <w:rsid w:val="008870E0"/>
    <w:rsid w:val="00890993"/>
    <w:rsid w:val="00891275"/>
    <w:rsid w:val="008916F1"/>
    <w:rsid w:val="0089225D"/>
    <w:rsid w:val="00894ECF"/>
    <w:rsid w:val="008951F3"/>
    <w:rsid w:val="0089546C"/>
    <w:rsid w:val="008963D2"/>
    <w:rsid w:val="00896472"/>
    <w:rsid w:val="008A1BE9"/>
    <w:rsid w:val="008A3284"/>
    <w:rsid w:val="008A3ECB"/>
    <w:rsid w:val="008A547A"/>
    <w:rsid w:val="008A5B3C"/>
    <w:rsid w:val="008A5BD3"/>
    <w:rsid w:val="008A620A"/>
    <w:rsid w:val="008A7016"/>
    <w:rsid w:val="008A763A"/>
    <w:rsid w:val="008B2A5F"/>
    <w:rsid w:val="008B3012"/>
    <w:rsid w:val="008B3F79"/>
    <w:rsid w:val="008B646F"/>
    <w:rsid w:val="008B6C06"/>
    <w:rsid w:val="008B799D"/>
    <w:rsid w:val="008C02AE"/>
    <w:rsid w:val="008C055A"/>
    <w:rsid w:val="008C096D"/>
    <w:rsid w:val="008D006D"/>
    <w:rsid w:val="008D1820"/>
    <w:rsid w:val="008D18EB"/>
    <w:rsid w:val="008D1D7E"/>
    <w:rsid w:val="008D2D8A"/>
    <w:rsid w:val="008D30E8"/>
    <w:rsid w:val="008D52CE"/>
    <w:rsid w:val="008D77DF"/>
    <w:rsid w:val="008E2253"/>
    <w:rsid w:val="008E30D9"/>
    <w:rsid w:val="008E3DE0"/>
    <w:rsid w:val="008E4EE9"/>
    <w:rsid w:val="008E62F5"/>
    <w:rsid w:val="008E6688"/>
    <w:rsid w:val="008E7091"/>
    <w:rsid w:val="008E7518"/>
    <w:rsid w:val="008E7B03"/>
    <w:rsid w:val="008F5E72"/>
    <w:rsid w:val="008F7868"/>
    <w:rsid w:val="00900DA6"/>
    <w:rsid w:val="00902838"/>
    <w:rsid w:val="00903B63"/>
    <w:rsid w:val="00903CAD"/>
    <w:rsid w:val="00911BD2"/>
    <w:rsid w:val="009153B6"/>
    <w:rsid w:val="00917076"/>
    <w:rsid w:val="009175D1"/>
    <w:rsid w:val="009201A5"/>
    <w:rsid w:val="00920E92"/>
    <w:rsid w:val="00924E0A"/>
    <w:rsid w:val="009269EF"/>
    <w:rsid w:val="0092732C"/>
    <w:rsid w:val="0093085D"/>
    <w:rsid w:val="00932495"/>
    <w:rsid w:val="00935284"/>
    <w:rsid w:val="00936049"/>
    <w:rsid w:val="00936900"/>
    <w:rsid w:val="00936DC0"/>
    <w:rsid w:val="009405FE"/>
    <w:rsid w:val="0094095E"/>
    <w:rsid w:val="009435E2"/>
    <w:rsid w:val="00943A3B"/>
    <w:rsid w:val="00944BD1"/>
    <w:rsid w:val="00945994"/>
    <w:rsid w:val="00946B8A"/>
    <w:rsid w:val="00952833"/>
    <w:rsid w:val="00956A92"/>
    <w:rsid w:val="00957824"/>
    <w:rsid w:val="009630B3"/>
    <w:rsid w:val="009633E6"/>
    <w:rsid w:val="0096361E"/>
    <w:rsid w:val="0096560E"/>
    <w:rsid w:val="00965D89"/>
    <w:rsid w:val="00971D6D"/>
    <w:rsid w:val="00972678"/>
    <w:rsid w:val="00975C2C"/>
    <w:rsid w:val="0098553C"/>
    <w:rsid w:val="00985936"/>
    <w:rsid w:val="00986592"/>
    <w:rsid w:val="00987059"/>
    <w:rsid w:val="0099198C"/>
    <w:rsid w:val="00991EB9"/>
    <w:rsid w:val="00994D92"/>
    <w:rsid w:val="00996AA5"/>
    <w:rsid w:val="00997695"/>
    <w:rsid w:val="009A08C9"/>
    <w:rsid w:val="009A2569"/>
    <w:rsid w:val="009A569F"/>
    <w:rsid w:val="009A594C"/>
    <w:rsid w:val="009B2FB5"/>
    <w:rsid w:val="009B3265"/>
    <w:rsid w:val="009B54F3"/>
    <w:rsid w:val="009B6B53"/>
    <w:rsid w:val="009B754B"/>
    <w:rsid w:val="009C1D27"/>
    <w:rsid w:val="009C25B9"/>
    <w:rsid w:val="009C32D6"/>
    <w:rsid w:val="009C34A5"/>
    <w:rsid w:val="009C40ED"/>
    <w:rsid w:val="009C471A"/>
    <w:rsid w:val="009C682F"/>
    <w:rsid w:val="009D0A56"/>
    <w:rsid w:val="009D0D1A"/>
    <w:rsid w:val="009D1C00"/>
    <w:rsid w:val="009D46A1"/>
    <w:rsid w:val="009D65A9"/>
    <w:rsid w:val="009D6D2E"/>
    <w:rsid w:val="009D7347"/>
    <w:rsid w:val="009E0FF2"/>
    <w:rsid w:val="009E13E3"/>
    <w:rsid w:val="009E3270"/>
    <w:rsid w:val="009E32C2"/>
    <w:rsid w:val="009E347F"/>
    <w:rsid w:val="009E3D87"/>
    <w:rsid w:val="009F0EC1"/>
    <w:rsid w:val="009F3218"/>
    <w:rsid w:val="009F4DDF"/>
    <w:rsid w:val="009F68DE"/>
    <w:rsid w:val="009F7430"/>
    <w:rsid w:val="009F7AAC"/>
    <w:rsid w:val="00A006C1"/>
    <w:rsid w:val="00A012BE"/>
    <w:rsid w:val="00A01A59"/>
    <w:rsid w:val="00A049E3"/>
    <w:rsid w:val="00A04E89"/>
    <w:rsid w:val="00A103A2"/>
    <w:rsid w:val="00A10BA3"/>
    <w:rsid w:val="00A10F1E"/>
    <w:rsid w:val="00A1189F"/>
    <w:rsid w:val="00A13DED"/>
    <w:rsid w:val="00A14613"/>
    <w:rsid w:val="00A157DB"/>
    <w:rsid w:val="00A158FF"/>
    <w:rsid w:val="00A17205"/>
    <w:rsid w:val="00A17435"/>
    <w:rsid w:val="00A201B8"/>
    <w:rsid w:val="00A2181D"/>
    <w:rsid w:val="00A22D3A"/>
    <w:rsid w:val="00A233C1"/>
    <w:rsid w:val="00A3614C"/>
    <w:rsid w:val="00A3653A"/>
    <w:rsid w:val="00A41097"/>
    <w:rsid w:val="00A41879"/>
    <w:rsid w:val="00A4359F"/>
    <w:rsid w:val="00A43D43"/>
    <w:rsid w:val="00A45248"/>
    <w:rsid w:val="00A4527C"/>
    <w:rsid w:val="00A4578E"/>
    <w:rsid w:val="00A458EF"/>
    <w:rsid w:val="00A46BAD"/>
    <w:rsid w:val="00A47997"/>
    <w:rsid w:val="00A47A60"/>
    <w:rsid w:val="00A47CD4"/>
    <w:rsid w:val="00A510B8"/>
    <w:rsid w:val="00A518D6"/>
    <w:rsid w:val="00A5214A"/>
    <w:rsid w:val="00A549E8"/>
    <w:rsid w:val="00A54AB9"/>
    <w:rsid w:val="00A55190"/>
    <w:rsid w:val="00A55D37"/>
    <w:rsid w:val="00A576D2"/>
    <w:rsid w:val="00A57816"/>
    <w:rsid w:val="00A57E01"/>
    <w:rsid w:val="00A60DFA"/>
    <w:rsid w:val="00A60E1C"/>
    <w:rsid w:val="00A6121E"/>
    <w:rsid w:val="00A61786"/>
    <w:rsid w:val="00A62DF0"/>
    <w:rsid w:val="00A63E5B"/>
    <w:rsid w:val="00A7050D"/>
    <w:rsid w:val="00A71E37"/>
    <w:rsid w:val="00A75CCC"/>
    <w:rsid w:val="00A77498"/>
    <w:rsid w:val="00A82760"/>
    <w:rsid w:val="00A87E39"/>
    <w:rsid w:val="00A90C5E"/>
    <w:rsid w:val="00A91442"/>
    <w:rsid w:val="00A93A5E"/>
    <w:rsid w:val="00A93BCB"/>
    <w:rsid w:val="00A9532F"/>
    <w:rsid w:val="00A95A1E"/>
    <w:rsid w:val="00A96AE2"/>
    <w:rsid w:val="00A96E7C"/>
    <w:rsid w:val="00AA12C5"/>
    <w:rsid w:val="00AA210F"/>
    <w:rsid w:val="00AA44F8"/>
    <w:rsid w:val="00AA48D9"/>
    <w:rsid w:val="00AA6567"/>
    <w:rsid w:val="00AA6593"/>
    <w:rsid w:val="00AB1ADC"/>
    <w:rsid w:val="00AB1E95"/>
    <w:rsid w:val="00AB292E"/>
    <w:rsid w:val="00AB5EDC"/>
    <w:rsid w:val="00AB6742"/>
    <w:rsid w:val="00AB67D5"/>
    <w:rsid w:val="00AB6C0F"/>
    <w:rsid w:val="00AB750E"/>
    <w:rsid w:val="00AC005C"/>
    <w:rsid w:val="00AC00E3"/>
    <w:rsid w:val="00AC0292"/>
    <w:rsid w:val="00AC0515"/>
    <w:rsid w:val="00AC216A"/>
    <w:rsid w:val="00AC3AAA"/>
    <w:rsid w:val="00AC6560"/>
    <w:rsid w:val="00AC6B92"/>
    <w:rsid w:val="00AC747E"/>
    <w:rsid w:val="00AD0D18"/>
    <w:rsid w:val="00AD1775"/>
    <w:rsid w:val="00AD188F"/>
    <w:rsid w:val="00AD4050"/>
    <w:rsid w:val="00AD4BAF"/>
    <w:rsid w:val="00AD7604"/>
    <w:rsid w:val="00AD7A30"/>
    <w:rsid w:val="00AD7A5F"/>
    <w:rsid w:val="00AE0F90"/>
    <w:rsid w:val="00AE100E"/>
    <w:rsid w:val="00AE4666"/>
    <w:rsid w:val="00AE53DD"/>
    <w:rsid w:val="00AF1B04"/>
    <w:rsid w:val="00AF208F"/>
    <w:rsid w:val="00AF23D3"/>
    <w:rsid w:val="00AF2F77"/>
    <w:rsid w:val="00AF5458"/>
    <w:rsid w:val="00AF5FF8"/>
    <w:rsid w:val="00AF6D0F"/>
    <w:rsid w:val="00B005D9"/>
    <w:rsid w:val="00B0185F"/>
    <w:rsid w:val="00B01D44"/>
    <w:rsid w:val="00B0228C"/>
    <w:rsid w:val="00B02D84"/>
    <w:rsid w:val="00B05377"/>
    <w:rsid w:val="00B05390"/>
    <w:rsid w:val="00B05D1A"/>
    <w:rsid w:val="00B0750A"/>
    <w:rsid w:val="00B077C7"/>
    <w:rsid w:val="00B07BE2"/>
    <w:rsid w:val="00B12723"/>
    <w:rsid w:val="00B134F6"/>
    <w:rsid w:val="00B1361C"/>
    <w:rsid w:val="00B13F96"/>
    <w:rsid w:val="00B1410C"/>
    <w:rsid w:val="00B148B5"/>
    <w:rsid w:val="00B17562"/>
    <w:rsid w:val="00B21391"/>
    <w:rsid w:val="00B22BF8"/>
    <w:rsid w:val="00B2691A"/>
    <w:rsid w:val="00B27517"/>
    <w:rsid w:val="00B27786"/>
    <w:rsid w:val="00B27F84"/>
    <w:rsid w:val="00B32739"/>
    <w:rsid w:val="00B332FE"/>
    <w:rsid w:val="00B3354A"/>
    <w:rsid w:val="00B34326"/>
    <w:rsid w:val="00B3495B"/>
    <w:rsid w:val="00B3663E"/>
    <w:rsid w:val="00B37E20"/>
    <w:rsid w:val="00B423DB"/>
    <w:rsid w:val="00B43032"/>
    <w:rsid w:val="00B45F5B"/>
    <w:rsid w:val="00B46C62"/>
    <w:rsid w:val="00B47D69"/>
    <w:rsid w:val="00B50261"/>
    <w:rsid w:val="00B51189"/>
    <w:rsid w:val="00B55516"/>
    <w:rsid w:val="00B579FB"/>
    <w:rsid w:val="00B57C3E"/>
    <w:rsid w:val="00B60221"/>
    <w:rsid w:val="00B60BE5"/>
    <w:rsid w:val="00B610B4"/>
    <w:rsid w:val="00B67C99"/>
    <w:rsid w:val="00B71BDA"/>
    <w:rsid w:val="00B72344"/>
    <w:rsid w:val="00B7287A"/>
    <w:rsid w:val="00B733B6"/>
    <w:rsid w:val="00B734A4"/>
    <w:rsid w:val="00B74559"/>
    <w:rsid w:val="00B7525D"/>
    <w:rsid w:val="00B808E8"/>
    <w:rsid w:val="00B8197F"/>
    <w:rsid w:val="00B83244"/>
    <w:rsid w:val="00B84743"/>
    <w:rsid w:val="00B85E16"/>
    <w:rsid w:val="00B86219"/>
    <w:rsid w:val="00B864AB"/>
    <w:rsid w:val="00B947F1"/>
    <w:rsid w:val="00B94B67"/>
    <w:rsid w:val="00BA05AA"/>
    <w:rsid w:val="00BA373C"/>
    <w:rsid w:val="00BA3C5F"/>
    <w:rsid w:val="00BA46DC"/>
    <w:rsid w:val="00BB248A"/>
    <w:rsid w:val="00BB435F"/>
    <w:rsid w:val="00BB4364"/>
    <w:rsid w:val="00BB7098"/>
    <w:rsid w:val="00BB7814"/>
    <w:rsid w:val="00BC2142"/>
    <w:rsid w:val="00BC314E"/>
    <w:rsid w:val="00BC3344"/>
    <w:rsid w:val="00BC3E30"/>
    <w:rsid w:val="00BC440C"/>
    <w:rsid w:val="00BC4F74"/>
    <w:rsid w:val="00BC5129"/>
    <w:rsid w:val="00BC5C02"/>
    <w:rsid w:val="00BC62D0"/>
    <w:rsid w:val="00BD0BB1"/>
    <w:rsid w:val="00BD0CEE"/>
    <w:rsid w:val="00BD0D67"/>
    <w:rsid w:val="00BD19AD"/>
    <w:rsid w:val="00BD2CE2"/>
    <w:rsid w:val="00BD3664"/>
    <w:rsid w:val="00BD389D"/>
    <w:rsid w:val="00BD6EAE"/>
    <w:rsid w:val="00BE3A74"/>
    <w:rsid w:val="00BE3AE4"/>
    <w:rsid w:val="00BE4C99"/>
    <w:rsid w:val="00BE4E74"/>
    <w:rsid w:val="00BE6FF0"/>
    <w:rsid w:val="00BE77E6"/>
    <w:rsid w:val="00BE7A9E"/>
    <w:rsid w:val="00BE7D50"/>
    <w:rsid w:val="00BF0036"/>
    <w:rsid w:val="00BF200B"/>
    <w:rsid w:val="00BF24E0"/>
    <w:rsid w:val="00BF39EF"/>
    <w:rsid w:val="00BF450F"/>
    <w:rsid w:val="00BF6A7B"/>
    <w:rsid w:val="00BF72DC"/>
    <w:rsid w:val="00BF739E"/>
    <w:rsid w:val="00C00011"/>
    <w:rsid w:val="00C000C0"/>
    <w:rsid w:val="00C01664"/>
    <w:rsid w:val="00C01957"/>
    <w:rsid w:val="00C032DE"/>
    <w:rsid w:val="00C057C8"/>
    <w:rsid w:val="00C10060"/>
    <w:rsid w:val="00C12AD3"/>
    <w:rsid w:val="00C15066"/>
    <w:rsid w:val="00C1593F"/>
    <w:rsid w:val="00C16E15"/>
    <w:rsid w:val="00C20712"/>
    <w:rsid w:val="00C22B7D"/>
    <w:rsid w:val="00C23A56"/>
    <w:rsid w:val="00C23AE8"/>
    <w:rsid w:val="00C242E3"/>
    <w:rsid w:val="00C24813"/>
    <w:rsid w:val="00C24CC1"/>
    <w:rsid w:val="00C24CDE"/>
    <w:rsid w:val="00C2677C"/>
    <w:rsid w:val="00C26D49"/>
    <w:rsid w:val="00C2743E"/>
    <w:rsid w:val="00C27A9C"/>
    <w:rsid w:val="00C344EB"/>
    <w:rsid w:val="00C36F92"/>
    <w:rsid w:val="00C378B5"/>
    <w:rsid w:val="00C401C7"/>
    <w:rsid w:val="00C41A99"/>
    <w:rsid w:val="00C41ECD"/>
    <w:rsid w:val="00C4341C"/>
    <w:rsid w:val="00C43C5B"/>
    <w:rsid w:val="00C443BE"/>
    <w:rsid w:val="00C461F2"/>
    <w:rsid w:val="00C51E77"/>
    <w:rsid w:val="00C530DC"/>
    <w:rsid w:val="00C53AF0"/>
    <w:rsid w:val="00C544ED"/>
    <w:rsid w:val="00C549B6"/>
    <w:rsid w:val="00C573DE"/>
    <w:rsid w:val="00C605E8"/>
    <w:rsid w:val="00C61CBA"/>
    <w:rsid w:val="00C6234D"/>
    <w:rsid w:val="00C62D9A"/>
    <w:rsid w:val="00C632EB"/>
    <w:rsid w:val="00C715C1"/>
    <w:rsid w:val="00C7420A"/>
    <w:rsid w:val="00C75DEE"/>
    <w:rsid w:val="00C764F7"/>
    <w:rsid w:val="00C76E19"/>
    <w:rsid w:val="00C8123B"/>
    <w:rsid w:val="00C815E6"/>
    <w:rsid w:val="00C82F18"/>
    <w:rsid w:val="00C839E4"/>
    <w:rsid w:val="00C850DC"/>
    <w:rsid w:val="00C85192"/>
    <w:rsid w:val="00C867A7"/>
    <w:rsid w:val="00C86C85"/>
    <w:rsid w:val="00C875E7"/>
    <w:rsid w:val="00C90258"/>
    <w:rsid w:val="00C907EE"/>
    <w:rsid w:val="00C916FE"/>
    <w:rsid w:val="00C91F46"/>
    <w:rsid w:val="00C9449C"/>
    <w:rsid w:val="00C946A6"/>
    <w:rsid w:val="00C95CB2"/>
    <w:rsid w:val="00C96753"/>
    <w:rsid w:val="00CA0B3C"/>
    <w:rsid w:val="00CA0BD1"/>
    <w:rsid w:val="00CA2DEB"/>
    <w:rsid w:val="00CA5B02"/>
    <w:rsid w:val="00CA5FA9"/>
    <w:rsid w:val="00CB010A"/>
    <w:rsid w:val="00CB087D"/>
    <w:rsid w:val="00CB3FEE"/>
    <w:rsid w:val="00CB5ACD"/>
    <w:rsid w:val="00CB73FF"/>
    <w:rsid w:val="00CC1F15"/>
    <w:rsid w:val="00CC3AF5"/>
    <w:rsid w:val="00CC3BEF"/>
    <w:rsid w:val="00CC4DD0"/>
    <w:rsid w:val="00CC7D35"/>
    <w:rsid w:val="00CD06B3"/>
    <w:rsid w:val="00CD16F4"/>
    <w:rsid w:val="00CD1F6B"/>
    <w:rsid w:val="00CD3D0F"/>
    <w:rsid w:val="00CD3E62"/>
    <w:rsid w:val="00CD40EC"/>
    <w:rsid w:val="00CD6231"/>
    <w:rsid w:val="00CD626E"/>
    <w:rsid w:val="00CE000A"/>
    <w:rsid w:val="00CE0814"/>
    <w:rsid w:val="00CE1CE9"/>
    <w:rsid w:val="00CE2C22"/>
    <w:rsid w:val="00CE3AE7"/>
    <w:rsid w:val="00CE4170"/>
    <w:rsid w:val="00CE5307"/>
    <w:rsid w:val="00CE5FD2"/>
    <w:rsid w:val="00CE7FB1"/>
    <w:rsid w:val="00CF462B"/>
    <w:rsid w:val="00CF6220"/>
    <w:rsid w:val="00D002A1"/>
    <w:rsid w:val="00D01837"/>
    <w:rsid w:val="00D0205F"/>
    <w:rsid w:val="00D0271D"/>
    <w:rsid w:val="00D03225"/>
    <w:rsid w:val="00D04636"/>
    <w:rsid w:val="00D05FD2"/>
    <w:rsid w:val="00D10A5C"/>
    <w:rsid w:val="00D129C3"/>
    <w:rsid w:val="00D12FB1"/>
    <w:rsid w:val="00D13968"/>
    <w:rsid w:val="00D15F93"/>
    <w:rsid w:val="00D23362"/>
    <w:rsid w:val="00D25095"/>
    <w:rsid w:val="00D25146"/>
    <w:rsid w:val="00D2596D"/>
    <w:rsid w:val="00D25F41"/>
    <w:rsid w:val="00D26ECD"/>
    <w:rsid w:val="00D30202"/>
    <w:rsid w:val="00D30BA3"/>
    <w:rsid w:val="00D32A97"/>
    <w:rsid w:val="00D34A04"/>
    <w:rsid w:val="00D357DE"/>
    <w:rsid w:val="00D373F5"/>
    <w:rsid w:val="00D37B0D"/>
    <w:rsid w:val="00D41623"/>
    <w:rsid w:val="00D41D24"/>
    <w:rsid w:val="00D42F38"/>
    <w:rsid w:val="00D4383C"/>
    <w:rsid w:val="00D43BEA"/>
    <w:rsid w:val="00D44B8F"/>
    <w:rsid w:val="00D46CDD"/>
    <w:rsid w:val="00D46ED8"/>
    <w:rsid w:val="00D479D9"/>
    <w:rsid w:val="00D51B10"/>
    <w:rsid w:val="00D52549"/>
    <w:rsid w:val="00D5350F"/>
    <w:rsid w:val="00D54F98"/>
    <w:rsid w:val="00D55587"/>
    <w:rsid w:val="00D56B6C"/>
    <w:rsid w:val="00D63E5D"/>
    <w:rsid w:val="00D647BA"/>
    <w:rsid w:val="00D70E09"/>
    <w:rsid w:val="00D7217A"/>
    <w:rsid w:val="00D723D1"/>
    <w:rsid w:val="00D727F8"/>
    <w:rsid w:val="00D740BE"/>
    <w:rsid w:val="00D7410A"/>
    <w:rsid w:val="00D81ED9"/>
    <w:rsid w:val="00D84298"/>
    <w:rsid w:val="00D846D4"/>
    <w:rsid w:val="00D84A19"/>
    <w:rsid w:val="00D901A2"/>
    <w:rsid w:val="00D927E8"/>
    <w:rsid w:val="00D92D6C"/>
    <w:rsid w:val="00D92EC5"/>
    <w:rsid w:val="00D948B9"/>
    <w:rsid w:val="00D94CAE"/>
    <w:rsid w:val="00D97269"/>
    <w:rsid w:val="00D972AF"/>
    <w:rsid w:val="00DA5C48"/>
    <w:rsid w:val="00DB02F3"/>
    <w:rsid w:val="00DB1613"/>
    <w:rsid w:val="00DB172B"/>
    <w:rsid w:val="00DB2663"/>
    <w:rsid w:val="00DB3C63"/>
    <w:rsid w:val="00DB5202"/>
    <w:rsid w:val="00DB5453"/>
    <w:rsid w:val="00DC0EFD"/>
    <w:rsid w:val="00DC1DD3"/>
    <w:rsid w:val="00DC20FA"/>
    <w:rsid w:val="00DC2A15"/>
    <w:rsid w:val="00DC364A"/>
    <w:rsid w:val="00DC390C"/>
    <w:rsid w:val="00DC7F4E"/>
    <w:rsid w:val="00DD065E"/>
    <w:rsid w:val="00DD0D57"/>
    <w:rsid w:val="00DD0DB6"/>
    <w:rsid w:val="00DD0F96"/>
    <w:rsid w:val="00DD12E8"/>
    <w:rsid w:val="00DD1AD5"/>
    <w:rsid w:val="00DD2AF3"/>
    <w:rsid w:val="00DD44F6"/>
    <w:rsid w:val="00DD4BBE"/>
    <w:rsid w:val="00DD50B5"/>
    <w:rsid w:val="00DD7A19"/>
    <w:rsid w:val="00DD7FD3"/>
    <w:rsid w:val="00DE0064"/>
    <w:rsid w:val="00DE03B1"/>
    <w:rsid w:val="00DE1238"/>
    <w:rsid w:val="00DE39F5"/>
    <w:rsid w:val="00DE4383"/>
    <w:rsid w:val="00DE65BA"/>
    <w:rsid w:val="00DE662B"/>
    <w:rsid w:val="00DE7CC4"/>
    <w:rsid w:val="00DF3A35"/>
    <w:rsid w:val="00DF453C"/>
    <w:rsid w:val="00DF5F8A"/>
    <w:rsid w:val="00E00392"/>
    <w:rsid w:val="00E00B0D"/>
    <w:rsid w:val="00E023F2"/>
    <w:rsid w:val="00E0670D"/>
    <w:rsid w:val="00E07036"/>
    <w:rsid w:val="00E07FB3"/>
    <w:rsid w:val="00E1153C"/>
    <w:rsid w:val="00E128C5"/>
    <w:rsid w:val="00E14191"/>
    <w:rsid w:val="00E20680"/>
    <w:rsid w:val="00E20944"/>
    <w:rsid w:val="00E21D1F"/>
    <w:rsid w:val="00E225EC"/>
    <w:rsid w:val="00E230A6"/>
    <w:rsid w:val="00E23B2C"/>
    <w:rsid w:val="00E24053"/>
    <w:rsid w:val="00E26394"/>
    <w:rsid w:val="00E2660C"/>
    <w:rsid w:val="00E27190"/>
    <w:rsid w:val="00E27CC7"/>
    <w:rsid w:val="00E31183"/>
    <w:rsid w:val="00E31235"/>
    <w:rsid w:val="00E312F6"/>
    <w:rsid w:val="00E32332"/>
    <w:rsid w:val="00E36387"/>
    <w:rsid w:val="00E36624"/>
    <w:rsid w:val="00E41723"/>
    <w:rsid w:val="00E423EE"/>
    <w:rsid w:val="00E42E13"/>
    <w:rsid w:val="00E439FA"/>
    <w:rsid w:val="00E451C4"/>
    <w:rsid w:val="00E46A5D"/>
    <w:rsid w:val="00E47AE4"/>
    <w:rsid w:val="00E56842"/>
    <w:rsid w:val="00E579D8"/>
    <w:rsid w:val="00E60379"/>
    <w:rsid w:val="00E620EE"/>
    <w:rsid w:val="00E637E3"/>
    <w:rsid w:val="00E65468"/>
    <w:rsid w:val="00E66164"/>
    <w:rsid w:val="00E6671B"/>
    <w:rsid w:val="00E66CDF"/>
    <w:rsid w:val="00E70DD1"/>
    <w:rsid w:val="00E716A9"/>
    <w:rsid w:val="00E72601"/>
    <w:rsid w:val="00E73C4D"/>
    <w:rsid w:val="00E73E94"/>
    <w:rsid w:val="00E74118"/>
    <w:rsid w:val="00E74979"/>
    <w:rsid w:val="00E74BBE"/>
    <w:rsid w:val="00E759E1"/>
    <w:rsid w:val="00E760CB"/>
    <w:rsid w:val="00E80D43"/>
    <w:rsid w:val="00E81214"/>
    <w:rsid w:val="00E81FC2"/>
    <w:rsid w:val="00E84DFC"/>
    <w:rsid w:val="00E84E9C"/>
    <w:rsid w:val="00E86281"/>
    <w:rsid w:val="00E86968"/>
    <w:rsid w:val="00E86B2F"/>
    <w:rsid w:val="00E92303"/>
    <w:rsid w:val="00E94836"/>
    <w:rsid w:val="00E966DD"/>
    <w:rsid w:val="00EA1C63"/>
    <w:rsid w:val="00EA2253"/>
    <w:rsid w:val="00EA2CA7"/>
    <w:rsid w:val="00EA30F1"/>
    <w:rsid w:val="00EA3661"/>
    <w:rsid w:val="00EA4B91"/>
    <w:rsid w:val="00EA4FE8"/>
    <w:rsid w:val="00EA69D0"/>
    <w:rsid w:val="00EA7841"/>
    <w:rsid w:val="00EB08D3"/>
    <w:rsid w:val="00EB1656"/>
    <w:rsid w:val="00EB1E5D"/>
    <w:rsid w:val="00EB2FD9"/>
    <w:rsid w:val="00EB366C"/>
    <w:rsid w:val="00EB4D1C"/>
    <w:rsid w:val="00EB5190"/>
    <w:rsid w:val="00EB59A5"/>
    <w:rsid w:val="00EB6722"/>
    <w:rsid w:val="00EB7CEE"/>
    <w:rsid w:val="00EC0595"/>
    <w:rsid w:val="00EC0BAF"/>
    <w:rsid w:val="00EC399F"/>
    <w:rsid w:val="00EC4CDB"/>
    <w:rsid w:val="00EC5215"/>
    <w:rsid w:val="00ED176C"/>
    <w:rsid w:val="00ED1D5A"/>
    <w:rsid w:val="00ED23E1"/>
    <w:rsid w:val="00ED25B1"/>
    <w:rsid w:val="00ED4EB3"/>
    <w:rsid w:val="00ED7E46"/>
    <w:rsid w:val="00EE3AF5"/>
    <w:rsid w:val="00EE3F0E"/>
    <w:rsid w:val="00EE5A47"/>
    <w:rsid w:val="00EE6296"/>
    <w:rsid w:val="00EE7AA6"/>
    <w:rsid w:val="00EF16A7"/>
    <w:rsid w:val="00EF33D2"/>
    <w:rsid w:val="00EF3BED"/>
    <w:rsid w:val="00EF52CE"/>
    <w:rsid w:val="00EF5A5A"/>
    <w:rsid w:val="00EF652A"/>
    <w:rsid w:val="00EF74D1"/>
    <w:rsid w:val="00EF7DFA"/>
    <w:rsid w:val="00F02E05"/>
    <w:rsid w:val="00F05297"/>
    <w:rsid w:val="00F05DFA"/>
    <w:rsid w:val="00F07DC3"/>
    <w:rsid w:val="00F12CF7"/>
    <w:rsid w:val="00F13D1F"/>
    <w:rsid w:val="00F14685"/>
    <w:rsid w:val="00F14B76"/>
    <w:rsid w:val="00F23CAF"/>
    <w:rsid w:val="00F25820"/>
    <w:rsid w:val="00F2676E"/>
    <w:rsid w:val="00F2734A"/>
    <w:rsid w:val="00F27D0F"/>
    <w:rsid w:val="00F303FE"/>
    <w:rsid w:val="00F3178B"/>
    <w:rsid w:val="00F32152"/>
    <w:rsid w:val="00F35021"/>
    <w:rsid w:val="00F35177"/>
    <w:rsid w:val="00F369A3"/>
    <w:rsid w:val="00F43282"/>
    <w:rsid w:val="00F44C7A"/>
    <w:rsid w:val="00F45CBF"/>
    <w:rsid w:val="00F47367"/>
    <w:rsid w:val="00F5294A"/>
    <w:rsid w:val="00F52ABB"/>
    <w:rsid w:val="00F52AC9"/>
    <w:rsid w:val="00F537C0"/>
    <w:rsid w:val="00F546FF"/>
    <w:rsid w:val="00F54774"/>
    <w:rsid w:val="00F54780"/>
    <w:rsid w:val="00F5657F"/>
    <w:rsid w:val="00F567D2"/>
    <w:rsid w:val="00F604C5"/>
    <w:rsid w:val="00F60F30"/>
    <w:rsid w:val="00F63D68"/>
    <w:rsid w:val="00F64690"/>
    <w:rsid w:val="00F66166"/>
    <w:rsid w:val="00F66900"/>
    <w:rsid w:val="00F67913"/>
    <w:rsid w:val="00F67C5E"/>
    <w:rsid w:val="00F7006C"/>
    <w:rsid w:val="00F70671"/>
    <w:rsid w:val="00F713D2"/>
    <w:rsid w:val="00F71F04"/>
    <w:rsid w:val="00F72CBA"/>
    <w:rsid w:val="00F755F9"/>
    <w:rsid w:val="00F75E11"/>
    <w:rsid w:val="00F75E48"/>
    <w:rsid w:val="00F7747E"/>
    <w:rsid w:val="00F8057C"/>
    <w:rsid w:val="00F812F6"/>
    <w:rsid w:val="00F813B2"/>
    <w:rsid w:val="00F816F2"/>
    <w:rsid w:val="00F82003"/>
    <w:rsid w:val="00F83E7B"/>
    <w:rsid w:val="00F85D43"/>
    <w:rsid w:val="00F85F54"/>
    <w:rsid w:val="00F86F87"/>
    <w:rsid w:val="00F916F7"/>
    <w:rsid w:val="00F91FAD"/>
    <w:rsid w:val="00F93BA1"/>
    <w:rsid w:val="00F97B5C"/>
    <w:rsid w:val="00F97F99"/>
    <w:rsid w:val="00FA08DA"/>
    <w:rsid w:val="00FA0BF8"/>
    <w:rsid w:val="00FA2A15"/>
    <w:rsid w:val="00FA2C03"/>
    <w:rsid w:val="00FA4069"/>
    <w:rsid w:val="00FA5A41"/>
    <w:rsid w:val="00FA5B90"/>
    <w:rsid w:val="00FA6556"/>
    <w:rsid w:val="00FA7F56"/>
    <w:rsid w:val="00FB0633"/>
    <w:rsid w:val="00FB1922"/>
    <w:rsid w:val="00FB1BEB"/>
    <w:rsid w:val="00FB6639"/>
    <w:rsid w:val="00FC0AC8"/>
    <w:rsid w:val="00FC3703"/>
    <w:rsid w:val="00FC3767"/>
    <w:rsid w:val="00FC3DED"/>
    <w:rsid w:val="00FC4F77"/>
    <w:rsid w:val="00FC57FC"/>
    <w:rsid w:val="00FC6CBB"/>
    <w:rsid w:val="00FC7E4F"/>
    <w:rsid w:val="00FD34C3"/>
    <w:rsid w:val="00FD3B85"/>
    <w:rsid w:val="00FD4B89"/>
    <w:rsid w:val="00FD5A25"/>
    <w:rsid w:val="00FD7EB6"/>
    <w:rsid w:val="00FE081C"/>
    <w:rsid w:val="00FE15BA"/>
    <w:rsid w:val="00FE1901"/>
    <w:rsid w:val="00FE4D51"/>
    <w:rsid w:val="00FE574B"/>
    <w:rsid w:val="00FE6AA4"/>
    <w:rsid w:val="00FE6F09"/>
    <w:rsid w:val="00FF0CA9"/>
    <w:rsid w:val="00FF0DD5"/>
    <w:rsid w:val="00FF1848"/>
    <w:rsid w:val="00FF2140"/>
    <w:rsid w:val="00FF7F3B"/>
    <w:rsid w:val="39F8B32A"/>
  </w:rsids>
  <m:mathPr>
    <m:mathFont m:val="Cambria Math"/>
    <m:brkBin m:val="before"/>
    <m:brkBinSub m:val="--"/>
    <m:smallFrac/>
    <m:dispDef/>
    <m:lMargin m:val="0"/>
    <m:rMargin m:val="0"/>
    <m:defJc m:val="centerGroup"/>
    <m:wrapIndent m:val="1440"/>
    <m:intLim m:val="subSup"/>
    <m:naryLim m:val="undOvr"/>
  </m:mathPr>
  <w:themeFontLang w:val="nl-NL"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4A648EAB"/>
  <w15:docId w15:val="{5163E8FB-8E77-4B71-8CE1-7BA409FD3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4">
    <w:lsdException w:name="Normal" w:uiPriority="5" w:qFormat="1"/>
    <w:lsdException w:name="heading 1" w:uiPriority="9"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6"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Placeholder Text" w:semiHidden="1"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9"/>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9"/>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rsid w:val="00C867A7"/>
    <w:rPr>
      <w:rFonts w:ascii="Arial" w:hAnsi="Arial" w:cs="Arial"/>
      <w:color w:val="808080"/>
      <w:sz w:val="17"/>
    </w:rPr>
  </w:style>
  <w:style w:type="character" w:styleId="FootnoteReference">
    <w:name w:val="footnote reference"/>
    <w:basedOn w:val="DefaultParagraphFont"/>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C01664"/>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6239D9"/>
    <w:pPr>
      <w:tabs>
        <w:tab w:val="right" w:pos="8658"/>
      </w:tabs>
      <w:ind w:left="72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C01664"/>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paragraph" w:customStyle="1" w:styleId="ColorfulList-Accent11">
    <w:name w:val="Colorful List - Accent 11"/>
    <w:basedOn w:val="Normal"/>
    <w:uiPriority w:val="34"/>
    <w:rsid w:val="00367846"/>
    <w:pPr>
      <w:spacing w:before="0" w:after="200"/>
      <w:ind w:left="720"/>
      <w:contextualSpacing/>
      <w:jc w:val="both"/>
    </w:pPr>
    <w:rPr>
      <w:rFonts w:ascii="Cambria" w:eastAsia="Times New Roman" w:hAnsi="Cambria" w:cs="Times New Roman"/>
      <w:lang w:eastAsia="en-GB"/>
    </w:rPr>
  </w:style>
  <w:style w:type="character" w:customStyle="1" w:styleId="apple-converted-space">
    <w:name w:val="apple-converted-space"/>
    <w:basedOn w:val="DefaultParagraphFont"/>
    <w:rsid w:val="002F06ED"/>
  </w:style>
  <w:style w:type="paragraph" w:styleId="ListBullet2">
    <w:name w:val="List Bullet 2"/>
    <w:basedOn w:val="Normal"/>
    <w:uiPriority w:val="6"/>
    <w:qFormat/>
    <w:rsid w:val="00E31183"/>
    <w:pPr>
      <w:widowControl/>
      <w:numPr>
        <w:numId w:val="47"/>
      </w:numPr>
      <w:autoSpaceDE/>
      <w:autoSpaceDN/>
      <w:adjustRightInd/>
      <w:spacing w:before="0" w:after="0"/>
    </w:pPr>
    <w:rPr>
      <w:rFonts w:cs="Times New Roman"/>
    </w:rPr>
  </w:style>
  <w:style w:type="table" w:customStyle="1" w:styleId="TableGrid1">
    <w:name w:val="Table Grid1"/>
    <w:basedOn w:val="TableNormal"/>
    <w:next w:val="TableGrid"/>
    <w:uiPriority w:val="39"/>
    <w:rsid w:val="00946B8A"/>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ubSectionIndicatorHeaderMANDATORY1">
    <w:name w:val="Sub Section Indicator Header MANDATORY1"/>
    <w:basedOn w:val="TableNormal"/>
    <w:uiPriority w:val="99"/>
    <w:rsid w:val="00946B8A"/>
    <w:pPr>
      <w:spacing w:before="60" w:after="120"/>
      <w:ind w:left="170"/>
    </w:pPr>
    <w:rPr>
      <w:rFonts w:ascii="Arial" w:eastAsia="Times New Roman" w:hAnsi="Arial" w:cs="Arial"/>
      <w:color w:val="FFFFFF"/>
      <w:sz w:val="18"/>
      <w:lang w:eastAsia="en-GB"/>
    </w:rPr>
    <w:tblPr>
      <w:tblInd w:w="567" w:type="dxa"/>
      <w:tblBorders>
        <w:insideV w:val="single" w:sz="4" w:space="0" w:color="FFFFFF"/>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sz w:val="20"/>
      </w:rPr>
    </w:tblStylePr>
    <w:tblStylePr w:type="firstCol">
      <w:tblPr/>
      <w:tcPr>
        <w:shd w:val="clear" w:color="auto" w:fill="00AAF0"/>
      </w:tcPr>
    </w:tblStylePr>
    <w:tblStylePr w:type="lastCol">
      <w:tblPr/>
      <w:tcPr>
        <w:shd w:val="clear" w:color="auto" w:fill="0082C8"/>
      </w:tcPr>
    </w:tblStylePr>
  </w:style>
  <w:style w:type="table" w:customStyle="1" w:styleId="SubSectionMISCTableMANDATORY1">
    <w:name w:val="Sub Section MISC Table MANDATORY1"/>
    <w:basedOn w:val="TableNormal"/>
    <w:uiPriority w:val="99"/>
    <w:rsid w:val="00946B8A"/>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sz w:val="18"/>
        <w:szCs w:val="18"/>
      </w:rPr>
      <w:tblPr/>
      <w:tcPr>
        <w:tcBorders>
          <w:bottom w:val="single" w:sz="4" w:space="0" w:color="0082C8"/>
          <w:insideV w:val="single" w:sz="4" w:space="0" w:color="FFFFFF"/>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cPr>
    </w:tblStylePr>
    <w:tblStylePr w:type="nwCell">
      <w:tblPr/>
      <w:tcPr>
        <w:tcBorders>
          <w:bottom w:val="single" w:sz="4" w:space="0" w:color="00AAF0"/>
        </w:tcBorders>
        <w:shd w:val="clear" w:color="auto" w:fill="00AAF0"/>
      </w:tcPr>
    </w:tblStylePr>
  </w:style>
  <w:style w:type="table" w:customStyle="1" w:styleId="SubSectionIndicatorHeaderMANDATORY2">
    <w:name w:val="Sub Section Indicator Header MANDATORY2"/>
    <w:basedOn w:val="TableNormal"/>
    <w:uiPriority w:val="99"/>
    <w:rsid w:val="00946B8A"/>
    <w:pPr>
      <w:spacing w:before="60" w:after="120"/>
      <w:ind w:left="170"/>
    </w:pPr>
    <w:rPr>
      <w:rFonts w:ascii="Arial" w:eastAsia="Times New Roman" w:hAnsi="Arial" w:cs="Arial"/>
      <w:color w:val="FFFFFF"/>
      <w:sz w:val="18"/>
      <w:lang w:eastAsia="en-GB"/>
    </w:rPr>
    <w:tblPr>
      <w:tblInd w:w="567" w:type="dxa"/>
      <w:tblBorders>
        <w:insideV w:val="single" w:sz="4" w:space="0" w:color="FFFFFF"/>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sz w:val="20"/>
      </w:rPr>
    </w:tblStylePr>
    <w:tblStylePr w:type="firstCol">
      <w:tblPr/>
      <w:tcPr>
        <w:shd w:val="clear" w:color="auto" w:fill="00AAF0"/>
      </w:tcPr>
    </w:tblStylePr>
    <w:tblStylePr w:type="lastCol">
      <w:tblPr/>
      <w:tcPr>
        <w:shd w:val="clear" w:color="auto" w:fill="0082C8"/>
      </w:tcPr>
    </w:tblStylePr>
  </w:style>
  <w:style w:type="table" w:customStyle="1" w:styleId="SubSectionIndicatorTableVOLUNTARY2">
    <w:name w:val="Sub Section Indicator Table VOLUNTARY2"/>
    <w:basedOn w:val="TableNormal"/>
    <w:uiPriority w:val="99"/>
    <w:rsid w:val="00946B8A"/>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sz w:val="18"/>
        <w:szCs w:val="18"/>
      </w:rPr>
      <w:tblPr/>
      <w:tcPr>
        <w:tcBorders>
          <w:bottom w:val="single" w:sz="4" w:space="0" w:color="0082C8"/>
          <w:insideV w:val="single" w:sz="4" w:space="0" w:color="FFFFFF"/>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72048543">
      <w:bodyDiv w:val="1"/>
      <w:marLeft w:val="0"/>
      <w:marRight w:val="0"/>
      <w:marTop w:val="0"/>
      <w:marBottom w:val="0"/>
      <w:divBdr>
        <w:top w:val="none" w:sz="0" w:space="0" w:color="auto"/>
        <w:left w:val="none" w:sz="0" w:space="0" w:color="auto"/>
        <w:bottom w:val="none" w:sz="0" w:space="0" w:color="auto"/>
        <w:right w:val="none" w:sz="0" w:space="0" w:color="auto"/>
      </w:divBdr>
    </w:div>
    <w:div w:id="76177288">
      <w:bodyDiv w:val="1"/>
      <w:marLeft w:val="0"/>
      <w:marRight w:val="0"/>
      <w:marTop w:val="0"/>
      <w:marBottom w:val="0"/>
      <w:divBdr>
        <w:top w:val="none" w:sz="0" w:space="0" w:color="auto"/>
        <w:left w:val="none" w:sz="0" w:space="0" w:color="auto"/>
        <w:bottom w:val="none" w:sz="0" w:space="0" w:color="auto"/>
        <w:right w:val="none" w:sz="0" w:space="0" w:color="auto"/>
      </w:divBdr>
    </w:div>
    <w:div w:id="219708601">
      <w:bodyDiv w:val="1"/>
      <w:marLeft w:val="0"/>
      <w:marRight w:val="0"/>
      <w:marTop w:val="0"/>
      <w:marBottom w:val="0"/>
      <w:divBdr>
        <w:top w:val="none" w:sz="0" w:space="0" w:color="auto"/>
        <w:left w:val="none" w:sz="0" w:space="0" w:color="auto"/>
        <w:bottom w:val="none" w:sz="0" w:space="0" w:color="auto"/>
        <w:right w:val="none" w:sz="0" w:space="0" w:color="auto"/>
      </w:divBdr>
    </w:div>
    <w:div w:id="251011742">
      <w:bodyDiv w:val="1"/>
      <w:marLeft w:val="0"/>
      <w:marRight w:val="0"/>
      <w:marTop w:val="0"/>
      <w:marBottom w:val="0"/>
      <w:divBdr>
        <w:top w:val="none" w:sz="0" w:space="0" w:color="auto"/>
        <w:left w:val="none" w:sz="0" w:space="0" w:color="auto"/>
        <w:bottom w:val="none" w:sz="0" w:space="0" w:color="auto"/>
        <w:right w:val="none" w:sz="0" w:space="0" w:color="auto"/>
      </w:divBdr>
    </w:div>
    <w:div w:id="254442933">
      <w:bodyDiv w:val="1"/>
      <w:marLeft w:val="0"/>
      <w:marRight w:val="0"/>
      <w:marTop w:val="0"/>
      <w:marBottom w:val="0"/>
      <w:divBdr>
        <w:top w:val="none" w:sz="0" w:space="0" w:color="auto"/>
        <w:left w:val="none" w:sz="0" w:space="0" w:color="auto"/>
        <w:bottom w:val="none" w:sz="0" w:space="0" w:color="auto"/>
        <w:right w:val="none" w:sz="0" w:space="0" w:color="auto"/>
      </w:divBdr>
    </w:div>
    <w:div w:id="297145219">
      <w:bodyDiv w:val="1"/>
      <w:marLeft w:val="0"/>
      <w:marRight w:val="0"/>
      <w:marTop w:val="0"/>
      <w:marBottom w:val="0"/>
      <w:divBdr>
        <w:top w:val="none" w:sz="0" w:space="0" w:color="auto"/>
        <w:left w:val="none" w:sz="0" w:space="0" w:color="auto"/>
        <w:bottom w:val="none" w:sz="0" w:space="0" w:color="auto"/>
        <w:right w:val="none" w:sz="0" w:space="0" w:color="auto"/>
      </w:divBdr>
    </w:div>
    <w:div w:id="323169204">
      <w:bodyDiv w:val="1"/>
      <w:marLeft w:val="0"/>
      <w:marRight w:val="0"/>
      <w:marTop w:val="0"/>
      <w:marBottom w:val="0"/>
      <w:divBdr>
        <w:top w:val="none" w:sz="0" w:space="0" w:color="auto"/>
        <w:left w:val="none" w:sz="0" w:space="0" w:color="auto"/>
        <w:bottom w:val="none" w:sz="0" w:space="0" w:color="auto"/>
        <w:right w:val="none" w:sz="0" w:space="0" w:color="auto"/>
      </w:divBdr>
    </w:div>
    <w:div w:id="351804280">
      <w:bodyDiv w:val="1"/>
      <w:marLeft w:val="0"/>
      <w:marRight w:val="0"/>
      <w:marTop w:val="0"/>
      <w:marBottom w:val="0"/>
      <w:divBdr>
        <w:top w:val="none" w:sz="0" w:space="0" w:color="auto"/>
        <w:left w:val="none" w:sz="0" w:space="0" w:color="auto"/>
        <w:bottom w:val="none" w:sz="0" w:space="0" w:color="auto"/>
        <w:right w:val="none" w:sz="0" w:space="0" w:color="auto"/>
      </w:divBdr>
      <w:divsChild>
        <w:div w:id="439690249">
          <w:marLeft w:val="0"/>
          <w:marRight w:val="0"/>
          <w:marTop w:val="150"/>
          <w:marBottom w:val="150"/>
          <w:divBdr>
            <w:top w:val="none" w:sz="0" w:space="0" w:color="auto"/>
            <w:left w:val="none" w:sz="0" w:space="0" w:color="auto"/>
            <w:bottom w:val="none" w:sz="0" w:space="0" w:color="auto"/>
            <w:right w:val="none" w:sz="0" w:space="0" w:color="auto"/>
          </w:divBdr>
          <w:divsChild>
            <w:div w:id="1428498449">
              <w:marLeft w:val="0"/>
              <w:marRight w:val="0"/>
              <w:marTop w:val="0"/>
              <w:marBottom w:val="0"/>
              <w:divBdr>
                <w:top w:val="none" w:sz="0" w:space="0" w:color="auto"/>
                <w:left w:val="none" w:sz="0" w:space="0" w:color="auto"/>
                <w:bottom w:val="none" w:sz="0" w:space="0" w:color="auto"/>
                <w:right w:val="none" w:sz="0" w:space="0" w:color="auto"/>
              </w:divBdr>
            </w:div>
          </w:divsChild>
        </w:div>
        <w:div w:id="1434352922">
          <w:marLeft w:val="0"/>
          <w:marRight w:val="0"/>
          <w:marTop w:val="150"/>
          <w:marBottom w:val="150"/>
          <w:divBdr>
            <w:top w:val="none" w:sz="0" w:space="0" w:color="auto"/>
            <w:left w:val="none" w:sz="0" w:space="0" w:color="auto"/>
            <w:bottom w:val="none" w:sz="0" w:space="0" w:color="auto"/>
            <w:right w:val="none" w:sz="0" w:space="0" w:color="auto"/>
          </w:divBdr>
          <w:divsChild>
            <w:div w:id="2043238999">
              <w:marLeft w:val="0"/>
              <w:marRight w:val="0"/>
              <w:marTop w:val="0"/>
              <w:marBottom w:val="0"/>
              <w:divBdr>
                <w:top w:val="none" w:sz="0" w:space="0" w:color="auto"/>
                <w:left w:val="none" w:sz="0" w:space="0" w:color="auto"/>
                <w:bottom w:val="none" w:sz="0" w:space="0" w:color="auto"/>
                <w:right w:val="none" w:sz="0" w:space="0" w:color="auto"/>
              </w:divBdr>
            </w:div>
          </w:divsChild>
        </w:div>
        <w:div w:id="1825587451">
          <w:marLeft w:val="0"/>
          <w:marRight w:val="0"/>
          <w:marTop w:val="150"/>
          <w:marBottom w:val="150"/>
          <w:divBdr>
            <w:top w:val="none" w:sz="0" w:space="0" w:color="auto"/>
            <w:left w:val="none" w:sz="0" w:space="0" w:color="auto"/>
            <w:bottom w:val="none" w:sz="0" w:space="0" w:color="auto"/>
            <w:right w:val="none" w:sz="0" w:space="0" w:color="auto"/>
          </w:divBdr>
          <w:divsChild>
            <w:div w:id="1803501488">
              <w:marLeft w:val="0"/>
              <w:marRight w:val="0"/>
              <w:marTop w:val="0"/>
              <w:marBottom w:val="0"/>
              <w:divBdr>
                <w:top w:val="none" w:sz="0" w:space="0" w:color="auto"/>
                <w:left w:val="none" w:sz="0" w:space="0" w:color="auto"/>
                <w:bottom w:val="none" w:sz="0" w:space="0" w:color="auto"/>
                <w:right w:val="none" w:sz="0" w:space="0" w:color="auto"/>
              </w:divBdr>
            </w:div>
          </w:divsChild>
        </w:div>
        <w:div w:id="842665691">
          <w:marLeft w:val="0"/>
          <w:marRight w:val="0"/>
          <w:marTop w:val="150"/>
          <w:marBottom w:val="150"/>
          <w:divBdr>
            <w:top w:val="none" w:sz="0" w:space="0" w:color="auto"/>
            <w:left w:val="none" w:sz="0" w:space="0" w:color="auto"/>
            <w:bottom w:val="none" w:sz="0" w:space="0" w:color="auto"/>
            <w:right w:val="none" w:sz="0" w:space="0" w:color="auto"/>
          </w:divBdr>
          <w:divsChild>
            <w:div w:id="1955822742">
              <w:marLeft w:val="0"/>
              <w:marRight w:val="0"/>
              <w:marTop w:val="0"/>
              <w:marBottom w:val="0"/>
              <w:divBdr>
                <w:top w:val="none" w:sz="0" w:space="0" w:color="auto"/>
                <w:left w:val="none" w:sz="0" w:space="0" w:color="auto"/>
                <w:bottom w:val="none" w:sz="0" w:space="0" w:color="auto"/>
                <w:right w:val="none" w:sz="0" w:space="0" w:color="auto"/>
              </w:divBdr>
            </w:div>
          </w:divsChild>
        </w:div>
        <w:div w:id="2141652211">
          <w:marLeft w:val="0"/>
          <w:marRight w:val="0"/>
          <w:marTop w:val="150"/>
          <w:marBottom w:val="150"/>
          <w:divBdr>
            <w:top w:val="none" w:sz="0" w:space="0" w:color="auto"/>
            <w:left w:val="none" w:sz="0" w:space="0" w:color="auto"/>
            <w:bottom w:val="none" w:sz="0" w:space="0" w:color="auto"/>
            <w:right w:val="none" w:sz="0" w:space="0" w:color="auto"/>
          </w:divBdr>
          <w:divsChild>
            <w:div w:id="1724282388">
              <w:marLeft w:val="0"/>
              <w:marRight w:val="0"/>
              <w:marTop w:val="0"/>
              <w:marBottom w:val="0"/>
              <w:divBdr>
                <w:top w:val="none" w:sz="0" w:space="0" w:color="auto"/>
                <w:left w:val="none" w:sz="0" w:space="0" w:color="auto"/>
                <w:bottom w:val="none" w:sz="0" w:space="0" w:color="auto"/>
                <w:right w:val="none" w:sz="0" w:space="0" w:color="auto"/>
              </w:divBdr>
            </w:div>
          </w:divsChild>
        </w:div>
        <w:div w:id="254553659">
          <w:marLeft w:val="0"/>
          <w:marRight w:val="0"/>
          <w:marTop w:val="150"/>
          <w:marBottom w:val="150"/>
          <w:divBdr>
            <w:top w:val="none" w:sz="0" w:space="0" w:color="auto"/>
            <w:left w:val="none" w:sz="0" w:space="0" w:color="auto"/>
            <w:bottom w:val="none" w:sz="0" w:space="0" w:color="auto"/>
            <w:right w:val="none" w:sz="0" w:space="0" w:color="auto"/>
          </w:divBdr>
          <w:divsChild>
            <w:div w:id="1828858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771738">
      <w:bodyDiv w:val="1"/>
      <w:marLeft w:val="0"/>
      <w:marRight w:val="0"/>
      <w:marTop w:val="0"/>
      <w:marBottom w:val="0"/>
      <w:divBdr>
        <w:top w:val="none" w:sz="0" w:space="0" w:color="auto"/>
        <w:left w:val="none" w:sz="0" w:space="0" w:color="auto"/>
        <w:bottom w:val="none" w:sz="0" w:space="0" w:color="auto"/>
        <w:right w:val="none" w:sz="0" w:space="0" w:color="auto"/>
      </w:divBdr>
    </w:div>
    <w:div w:id="382028437">
      <w:bodyDiv w:val="1"/>
      <w:marLeft w:val="0"/>
      <w:marRight w:val="0"/>
      <w:marTop w:val="0"/>
      <w:marBottom w:val="0"/>
      <w:divBdr>
        <w:top w:val="none" w:sz="0" w:space="0" w:color="auto"/>
        <w:left w:val="none" w:sz="0" w:space="0" w:color="auto"/>
        <w:bottom w:val="none" w:sz="0" w:space="0" w:color="auto"/>
        <w:right w:val="none" w:sz="0" w:space="0" w:color="auto"/>
      </w:divBdr>
    </w:div>
    <w:div w:id="467823938">
      <w:bodyDiv w:val="1"/>
      <w:marLeft w:val="0"/>
      <w:marRight w:val="0"/>
      <w:marTop w:val="0"/>
      <w:marBottom w:val="0"/>
      <w:divBdr>
        <w:top w:val="none" w:sz="0" w:space="0" w:color="auto"/>
        <w:left w:val="none" w:sz="0" w:space="0" w:color="auto"/>
        <w:bottom w:val="none" w:sz="0" w:space="0" w:color="auto"/>
        <w:right w:val="none" w:sz="0" w:space="0" w:color="auto"/>
      </w:divBdr>
    </w:div>
    <w:div w:id="510611968">
      <w:bodyDiv w:val="1"/>
      <w:marLeft w:val="0"/>
      <w:marRight w:val="0"/>
      <w:marTop w:val="0"/>
      <w:marBottom w:val="0"/>
      <w:divBdr>
        <w:top w:val="none" w:sz="0" w:space="0" w:color="auto"/>
        <w:left w:val="none" w:sz="0" w:space="0" w:color="auto"/>
        <w:bottom w:val="none" w:sz="0" w:space="0" w:color="auto"/>
        <w:right w:val="none" w:sz="0" w:space="0" w:color="auto"/>
      </w:divBdr>
    </w:div>
    <w:div w:id="524561486">
      <w:bodyDiv w:val="1"/>
      <w:marLeft w:val="0"/>
      <w:marRight w:val="0"/>
      <w:marTop w:val="0"/>
      <w:marBottom w:val="0"/>
      <w:divBdr>
        <w:top w:val="none" w:sz="0" w:space="0" w:color="auto"/>
        <w:left w:val="none" w:sz="0" w:space="0" w:color="auto"/>
        <w:bottom w:val="none" w:sz="0" w:space="0" w:color="auto"/>
        <w:right w:val="none" w:sz="0" w:space="0" w:color="auto"/>
      </w:divBdr>
    </w:div>
    <w:div w:id="566453002">
      <w:bodyDiv w:val="1"/>
      <w:marLeft w:val="0"/>
      <w:marRight w:val="0"/>
      <w:marTop w:val="0"/>
      <w:marBottom w:val="0"/>
      <w:divBdr>
        <w:top w:val="none" w:sz="0" w:space="0" w:color="auto"/>
        <w:left w:val="none" w:sz="0" w:space="0" w:color="auto"/>
        <w:bottom w:val="none" w:sz="0" w:space="0" w:color="auto"/>
        <w:right w:val="none" w:sz="0" w:space="0" w:color="auto"/>
      </w:divBdr>
    </w:div>
    <w:div w:id="579751855">
      <w:bodyDiv w:val="1"/>
      <w:marLeft w:val="0"/>
      <w:marRight w:val="0"/>
      <w:marTop w:val="0"/>
      <w:marBottom w:val="0"/>
      <w:divBdr>
        <w:top w:val="none" w:sz="0" w:space="0" w:color="auto"/>
        <w:left w:val="none" w:sz="0" w:space="0" w:color="auto"/>
        <w:bottom w:val="none" w:sz="0" w:space="0" w:color="auto"/>
        <w:right w:val="none" w:sz="0" w:space="0" w:color="auto"/>
      </w:divBdr>
    </w:div>
    <w:div w:id="614485971">
      <w:bodyDiv w:val="1"/>
      <w:marLeft w:val="0"/>
      <w:marRight w:val="0"/>
      <w:marTop w:val="0"/>
      <w:marBottom w:val="0"/>
      <w:divBdr>
        <w:top w:val="none" w:sz="0" w:space="0" w:color="auto"/>
        <w:left w:val="none" w:sz="0" w:space="0" w:color="auto"/>
        <w:bottom w:val="none" w:sz="0" w:space="0" w:color="auto"/>
        <w:right w:val="none" w:sz="0" w:space="0" w:color="auto"/>
      </w:divBdr>
    </w:div>
    <w:div w:id="644161822">
      <w:bodyDiv w:val="1"/>
      <w:marLeft w:val="0"/>
      <w:marRight w:val="0"/>
      <w:marTop w:val="0"/>
      <w:marBottom w:val="0"/>
      <w:divBdr>
        <w:top w:val="none" w:sz="0" w:space="0" w:color="auto"/>
        <w:left w:val="none" w:sz="0" w:space="0" w:color="auto"/>
        <w:bottom w:val="none" w:sz="0" w:space="0" w:color="auto"/>
        <w:right w:val="none" w:sz="0" w:space="0" w:color="auto"/>
      </w:divBdr>
    </w:div>
    <w:div w:id="673995991">
      <w:bodyDiv w:val="1"/>
      <w:marLeft w:val="0"/>
      <w:marRight w:val="0"/>
      <w:marTop w:val="0"/>
      <w:marBottom w:val="0"/>
      <w:divBdr>
        <w:top w:val="none" w:sz="0" w:space="0" w:color="auto"/>
        <w:left w:val="none" w:sz="0" w:space="0" w:color="auto"/>
        <w:bottom w:val="none" w:sz="0" w:space="0" w:color="auto"/>
        <w:right w:val="none" w:sz="0" w:space="0" w:color="auto"/>
      </w:divBdr>
    </w:div>
    <w:div w:id="689992470">
      <w:bodyDiv w:val="1"/>
      <w:marLeft w:val="0"/>
      <w:marRight w:val="0"/>
      <w:marTop w:val="0"/>
      <w:marBottom w:val="0"/>
      <w:divBdr>
        <w:top w:val="none" w:sz="0" w:space="0" w:color="auto"/>
        <w:left w:val="none" w:sz="0" w:space="0" w:color="auto"/>
        <w:bottom w:val="none" w:sz="0" w:space="0" w:color="auto"/>
        <w:right w:val="none" w:sz="0" w:space="0" w:color="auto"/>
      </w:divBdr>
    </w:div>
    <w:div w:id="770248409">
      <w:bodyDiv w:val="1"/>
      <w:marLeft w:val="0"/>
      <w:marRight w:val="0"/>
      <w:marTop w:val="0"/>
      <w:marBottom w:val="0"/>
      <w:divBdr>
        <w:top w:val="none" w:sz="0" w:space="0" w:color="auto"/>
        <w:left w:val="none" w:sz="0" w:space="0" w:color="auto"/>
        <w:bottom w:val="none" w:sz="0" w:space="0" w:color="auto"/>
        <w:right w:val="none" w:sz="0" w:space="0" w:color="auto"/>
      </w:divBdr>
    </w:div>
    <w:div w:id="860168975">
      <w:bodyDiv w:val="1"/>
      <w:marLeft w:val="0"/>
      <w:marRight w:val="0"/>
      <w:marTop w:val="0"/>
      <w:marBottom w:val="0"/>
      <w:divBdr>
        <w:top w:val="none" w:sz="0" w:space="0" w:color="auto"/>
        <w:left w:val="none" w:sz="0" w:space="0" w:color="auto"/>
        <w:bottom w:val="none" w:sz="0" w:space="0" w:color="auto"/>
        <w:right w:val="none" w:sz="0" w:space="0" w:color="auto"/>
      </w:divBdr>
    </w:div>
    <w:div w:id="865338759">
      <w:bodyDiv w:val="1"/>
      <w:marLeft w:val="0"/>
      <w:marRight w:val="0"/>
      <w:marTop w:val="0"/>
      <w:marBottom w:val="0"/>
      <w:divBdr>
        <w:top w:val="none" w:sz="0" w:space="0" w:color="auto"/>
        <w:left w:val="none" w:sz="0" w:space="0" w:color="auto"/>
        <w:bottom w:val="none" w:sz="0" w:space="0" w:color="auto"/>
        <w:right w:val="none" w:sz="0" w:space="0" w:color="auto"/>
      </w:divBdr>
    </w:div>
    <w:div w:id="947349776">
      <w:bodyDiv w:val="1"/>
      <w:marLeft w:val="0"/>
      <w:marRight w:val="0"/>
      <w:marTop w:val="0"/>
      <w:marBottom w:val="0"/>
      <w:divBdr>
        <w:top w:val="none" w:sz="0" w:space="0" w:color="auto"/>
        <w:left w:val="none" w:sz="0" w:space="0" w:color="auto"/>
        <w:bottom w:val="none" w:sz="0" w:space="0" w:color="auto"/>
        <w:right w:val="none" w:sz="0" w:space="0" w:color="auto"/>
      </w:divBdr>
    </w:div>
    <w:div w:id="953755690">
      <w:bodyDiv w:val="1"/>
      <w:marLeft w:val="0"/>
      <w:marRight w:val="0"/>
      <w:marTop w:val="0"/>
      <w:marBottom w:val="0"/>
      <w:divBdr>
        <w:top w:val="none" w:sz="0" w:space="0" w:color="auto"/>
        <w:left w:val="none" w:sz="0" w:space="0" w:color="auto"/>
        <w:bottom w:val="none" w:sz="0" w:space="0" w:color="auto"/>
        <w:right w:val="none" w:sz="0" w:space="0" w:color="auto"/>
      </w:divBdr>
    </w:div>
    <w:div w:id="1110319133">
      <w:bodyDiv w:val="1"/>
      <w:marLeft w:val="0"/>
      <w:marRight w:val="0"/>
      <w:marTop w:val="0"/>
      <w:marBottom w:val="0"/>
      <w:divBdr>
        <w:top w:val="none" w:sz="0" w:space="0" w:color="auto"/>
        <w:left w:val="none" w:sz="0" w:space="0" w:color="auto"/>
        <w:bottom w:val="none" w:sz="0" w:space="0" w:color="auto"/>
        <w:right w:val="none" w:sz="0" w:space="0" w:color="auto"/>
      </w:divBdr>
    </w:div>
    <w:div w:id="1113672088">
      <w:bodyDiv w:val="1"/>
      <w:marLeft w:val="0"/>
      <w:marRight w:val="0"/>
      <w:marTop w:val="0"/>
      <w:marBottom w:val="0"/>
      <w:divBdr>
        <w:top w:val="none" w:sz="0" w:space="0" w:color="auto"/>
        <w:left w:val="none" w:sz="0" w:space="0" w:color="auto"/>
        <w:bottom w:val="none" w:sz="0" w:space="0" w:color="auto"/>
        <w:right w:val="none" w:sz="0" w:space="0" w:color="auto"/>
      </w:divBdr>
    </w:div>
    <w:div w:id="1116101838">
      <w:bodyDiv w:val="1"/>
      <w:marLeft w:val="0"/>
      <w:marRight w:val="0"/>
      <w:marTop w:val="0"/>
      <w:marBottom w:val="0"/>
      <w:divBdr>
        <w:top w:val="none" w:sz="0" w:space="0" w:color="auto"/>
        <w:left w:val="none" w:sz="0" w:space="0" w:color="auto"/>
        <w:bottom w:val="none" w:sz="0" w:space="0" w:color="auto"/>
        <w:right w:val="none" w:sz="0" w:space="0" w:color="auto"/>
      </w:divBdr>
    </w:div>
    <w:div w:id="1117942786">
      <w:bodyDiv w:val="1"/>
      <w:marLeft w:val="0"/>
      <w:marRight w:val="0"/>
      <w:marTop w:val="0"/>
      <w:marBottom w:val="0"/>
      <w:divBdr>
        <w:top w:val="none" w:sz="0" w:space="0" w:color="auto"/>
        <w:left w:val="none" w:sz="0" w:space="0" w:color="auto"/>
        <w:bottom w:val="none" w:sz="0" w:space="0" w:color="auto"/>
        <w:right w:val="none" w:sz="0" w:space="0" w:color="auto"/>
      </w:divBdr>
    </w:div>
    <w:div w:id="1160005928">
      <w:bodyDiv w:val="1"/>
      <w:marLeft w:val="0"/>
      <w:marRight w:val="0"/>
      <w:marTop w:val="0"/>
      <w:marBottom w:val="0"/>
      <w:divBdr>
        <w:top w:val="none" w:sz="0" w:space="0" w:color="auto"/>
        <w:left w:val="none" w:sz="0" w:space="0" w:color="auto"/>
        <w:bottom w:val="none" w:sz="0" w:space="0" w:color="auto"/>
        <w:right w:val="none" w:sz="0" w:space="0" w:color="auto"/>
      </w:divBdr>
    </w:div>
    <w:div w:id="1174761632">
      <w:bodyDiv w:val="1"/>
      <w:marLeft w:val="0"/>
      <w:marRight w:val="0"/>
      <w:marTop w:val="0"/>
      <w:marBottom w:val="0"/>
      <w:divBdr>
        <w:top w:val="none" w:sz="0" w:space="0" w:color="auto"/>
        <w:left w:val="none" w:sz="0" w:space="0" w:color="auto"/>
        <w:bottom w:val="none" w:sz="0" w:space="0" w:color="auto"/>
        <w:right w:val="none" w:sz="0" w:space="0" w:color="auto"/>
      </w:divBdr>
    </w:div>
    <w:div w:id="1187334525">
      <w:bodyDiv w:val="1"/>
      <w:marLeft w:val="0"/>
      <w:marRight w:val="0"/>
      <w:marTop w:val="0"/>
      <w:marBottom w:val="0"/>
      <w:divBdr>
        <w:top w:val="none" w:sz="0" w:space="0" w:color="auto"/>
        <w:left w:val="none" w:sz="0" w:space="0" w:color="auto"/>
        <w:bottom w:val="none" w:sz="0" w:space="0" w:color="auto"/>
        <w:right w:val="none" w:sz="0" w:space="0" w:color="auto"/>
      </w:divBdr>
    </w:div>
    <w:div w:id="1213423873">
      <w:bodyDiv w:val="1"/>
      <w:marLeft w:val="0"/>
      <w:marRight w:val="0"/>
      <w:marTop w:val="0"/>
      <w:marBottom w:val="0"/>
      <w:divBdr>
        <w:top w:val="none" w:sz="0" w:space="0" w:color="auto"/>
        <w:left w:val="none" w:sz="0" w:space="0" w:color="auto"/>
        <w:bottom w:val="none" w:sz="0" w:space="0" w:color="auto"/>
        <w:right w:val="none" w:sz="0" w:space="0" w:color="auto"/>
      </w:divBdr>
    </w:div>
    <w:div w:id="1230261515">
      <w:bodyDiv w:val="1"/>
      <w:marLeft w:val="0"/>
      <w:marRight w:val="0"/>
      <w:marTop w:val="0"/>
      <w:marBottom w:val="0"/>
      <w:divBdr>
        <w:top w:val="none" w:sz="0" w:space="0" w:color="auto"/>
        <w:left w:val="none" w:sz="0" w:space="0" w:color="auto"/>
        <w:bottom w:val="none" w:sz="0" w:space="0" w:color="auto"/>
        <w:right w:val="none" w:sz="0" w:space="0" w:color="auto"/>
      </w:divBdr>
    </w:div>
    <w:div w:id="1282155310">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339426922">
      <w:bodyDiv w:val="1"/>
      <w:marLeft w:val="0"/>
      <w:marRight w:val="0"/>
      <w:marTop w:val="0"/>
      <w:marBottom w:val="0"/>
      <w:divBdr>
        <w:top w:val="none" w:sz="0" w:space="0" w:color="auto"/>
        <w:left w:val="none" w:sz="0" w:space="0" w:color="auto"/>
        <w:bottom w:val="none" w:sz="0" w:space="0" w:color="auto"/>
        <w:right w:val="none" w:sz="0" w:space="0" w:color="auto"/>
      </w:divBdr>
    </w:div>
    <w:div w:id="1354453392">
      <w:bodyDiv w:val="1"/>
      <w:marLeft w:val="0"/>
      <w:marRight w:val="0"/>
      <w:marTop w:val="0"/>
      <w:marBottom w:val="0"/>
      <w:divBdr>
        <w:top w:val="none" w:sz="0" w:space="0" w:color="auto"/>
        <w:left w:val="none" w:sz="0" w:space="0" w:color="auto"/>
        <w:bottom w:val="none" w:sz="0" w:space="0" w:color="auto"/>
        <w:right w:val="none" w:sz="0" w:space="0" w:color="auto"/>
      </w:divBdr>
    </w:div>
    <w:div w:id="1362822875">
      <w:bodyDiv w:val="1"/>
      <w:marLeft w:val="0"/>
      <w:marRight w:val="0"/>
      <w:marTop w:val="0"/>
      <w:marBottom w:val="0"/>
      <w:divBdr>
        <w:top w:val="none" w:sz="0" w:space="0" w:color="auto"/>
        <w:left w:val="none" w:sz="0" w:space="0" w:color="auto"/>
        <w:bottom w:val="none" w:sz="0" w:space="0" w:color="auto"/>
        <w:right w:val="none" w:sz="0" w:space="0" w:color="auto"/>
      </w:divBdr>
    </w:div>
    <w:div w:id="1374036249">
      <w:bodyDiv w:val="1"/>
      <w:marLeft w:val="0"/>
      <w:marRight w:val="0"/>
      <w:marTop w:val="0"/>
      <w:marBottom w:val="0"/>
      <w:divBdr>
        <w:top w:val="none" w:sz="0" w:space="0" w:color="auto"/>
        <w:left w:val="none" w:sz="0" w:space="0" w:color="auto"/>
        <w:bottom w:val="none" w:sz="0" w:space="0" w:color="auto"/>
        <w:right w:val="none" w:sz="0" w:space="0" w:color="auto"/>
      </w:divBdr>
    </w:div>
    <w:div w:id="1390958887">
      <w:bodyDiv w:val="1"/>
      <w:marLeft w:val="0"/>
      <w:marRight w:val="0"/>
      <w:marTop w:val="0"/>
      <w:marBottom w:val="0"/>
      <w:divBdr>
        <w:top w:val="none" w:sz="0" w:space="0" w:color="auto"/>
        <w:left w:val="none" w:sz="0" w:space="0" w:color="auto"/>
        <w:bottom w:val="none" w:sz="0" w:space="0" w:color="auto"/>
        <w:right w:val="none" w:sz="0" w:space="0" w:color="auto"/>
      </w:divBdr>
    </w:div>
    <w:div w:id="1392655358">
      <w:bodyDiv w:val="1"/>
      <w:marLeft w:val="0"/>
      <w:marRight w:val="0"/>
      <w:marTop w:val="0"/>
      <w:marBottom w:val="0"/>
      <w:divBdr>
        <w:top w:val="none" w:sz="0" w:space="0" w:color="auto"/>
        <w:left w:val="none" w:sz="0" w:space="0" w:color="auto"/>
        <w:bottom w:val="none" w:sz="0" w:space="0" w:color="auto"/>
        <w:right w:val="none" w:sz="0" w:space="0" w:color="auto"/>
      </w:divBdr>
    </w:div>
    <w:div w:id="1463421245">
      <w:bodyDiv w:val="1"/>
      <w:marLeft w:val="0"/>
      <w:marRight w:val="0"/>
      <w:marTop w:val="0"/>
      <w:marBottom w:val="0"/>
      <w:divBdr>
        <w:top w:val="none" w:sz="0" w:space="0" w:color="auto"/>
        <w:left w:val="none" w:sz="0" w:space="0" w:color="auto"/>
        <w:bottom w:val="none" w:sz="0" w:space="0" w:color="auto"/>
        <w:right w:val="none" w:sz="0" w:space="0" w:color="auto"/>
      </w:divBdr>
    </w:div>
    <w:div w:id="1491410586">
      <w:bodyDiv w:val="1"/>
      <w:marLeft w:val="0"/>
      <w:marRight w:val="0"/>
      <w:marTop w:val="0"/>
      <w:marBottom w:val="0"/>
      <w:divBdr>
        <w:top w:val="none" w:sz="0" w:space="0" w:color="auto"/>
        <w:left w:val="none" w:sz="0" w:space="0" w:color="auto"/>
        <w:bottom w:val="none" w:sz="0" w:space="0" w:color="auto"/>
        <w:right w:val="none" w:sz="0" w:space="0" w:color="auto"/>
      </w:divBdr>
    </w:div>
    <w:div w:id="1555504737">
      <w:bodyDiv w:val="1"/>
      <w:marLeft w:val="0"/>
      <w:marRight w:val="0"/>
      <w:marTop w:val="0"/>
      <w:marBottom w:val="0"/>
      <w:divBdr>
        <w:top w:val="none" w:sz="0" w:space="0" w:color="auto"/>
        <w:left w:val="none" w:sz="0" w:space="0" w:color="auto"/>
        <w:bottom w:val="none" w:sz="0" w:space="0" w:color="auto"/>
        <w:right w:val="none" w:sz="0" w:space="0" w:color="auto"/>
      </w:divBdr>
    </w:div>
    <w:div w:id="1623876573">
      <w:bodyDiv w:val="1"/>
      <w:marLeft w:val="0"/>
      <w:marRight w:val="0"/>
      <w:marTop w:val="0"/>
      <w:marBottom w:val="0"/>
      <w:divBdr>
        <w:top w:val="none" w:sz="0" w:space="0" w:color="auto"/>
        <w:left w:val="none" w:sz="0" w:space="0" w:color="auto"/>
        <w:bottom w:val="none" w:sz="0" w:space="0" w:color="auto"/>
        <w:right w:val="none" w:sz="0" w:space="0" w:color="auto"/>
      </w:divBdr>
    </w:div>
    <w:div w:id="1630355752">
      <w:bodyDiv w:val="1"/>
      <w:marLeft w:val="0"/>
      <w:marRight w:val="0"/>
      <w:marTop w:val="0"/>
      <w:marBottom w:val="0"/>
      <w:divBdr>
        <w:top w:val="none" w:sz="0" w:space="0" w:color="auto"/>
        <w:left w:val="none" w:sz="0" w:space="0" w:color="auto"/>
        <w:bottom w:val="none" w:sz="0" w:space="0" w:color="auto"/>
        <w:right w:val="none" w:sz="0" w:space="0" w:color="auto"/>
      </w:divBdr>
    </w:div>
    <w:div w:id="1635136387">
      <w:bodyDiv w:val="1"/>
      <w:marLeft w:val="0"/>
      <w:marRight w:val="0"/>
      <w:marTop w:val="0"/>
      <w:marBottom w:val="0"/>
      <w:divBdr>
        <w:top w:val="none" w:sz="0" w:space="0" w:color="auto"/>
        <w:left w:val="none" w:sz="0" w:space="0" w:color="auto"/>
        <w:bottom w:val="none" w:sz="0" w:space="0" w:color="auto"/>
        <w:right w:val="none" w:sz="0" w:space="0" w:color="auto"/>
      </w:divBdr>
    </w:div>
    <w:div w:id="1635215086">
      <w:bodyDiv w:val="1"/>
      <w:marLeft w:val="0"/>
      <w:marRight w:val="0"/>
      <w:marTop w:val="0"/>
      <w:marBottom w:val="0"/>
      <w:divBdr>
        <w:top w:val="none" w:sz="0" w:space="0" w:color="auto"/>
        <w:left w:val="none" w:sz="0" w:space="0" w:color="auto"/>
        <w:bottom w:val="none" w:sz="0" w:space="0" w:color="auto"/>
        <w:right w:val="none" w:sz="0" w:space="0" w:color="auto"/>
      </w:divBdr>
    </w:div>
    <w:div w:id="1787507554">
      <w:bodyDiv w:val="1"/>
      <w:marLeft w:val="0"/>
      <w:marRight w:val="0"/>
      <w:marTop w:val="0"/>
      <w:marBottom w:val="0"/>
      <w:divBdr>
        <w:top w:val="none" w:sz="0" w:space="0" w:color="auto"/>
        <w:left w:val="none" w:sz="0" w:space="0" w:color="auto"/>
        <w:bottom w:val="none" w:sz="0" w:space="0" w:color="auto"/>
        <w:right w:val="none" w:sz="0" w:space="0" w:color="auto"/>
      </w:divBdr>
    </w:div>
    <w:div w:id="1828787822">
      <w:bodyDiv w:val="1"/>
      <w:marLeft w:val="0"/>
      <w:marRight w:val="0"/>
      <w:marTop w:val="0"/>
      <w:marBottom w:val="0"/>
      <w:divBdr>
        <w:top w:val="none" w:sz="0" w:space="0" w:color="auto"/>
        <w:left w:val="none" w:sz="0" w:space="0" w:color="auto"/>
        <w:bottom w:val="none" w:sz="0" w:space="0" w:color="auto"/>
        <w:right w:val="none" w:sz="0" w:space="0" w:color="auto"/>
      </w:divBdr>
    </w:div>
    <w:div w:id="1837913547">
      <w:bodyDiv w:val="1"/>
      <w:marLeft w:val="0"/>
      <w:marRight w:val="0"/>
      <w:marTop w:val="0"/>
      <w:marBottom w:val="0"/>
      <w:divBdr>
        <w:top w:val="none" w:sz="0" w:space="0" w:color="auto"/>
        <w:left w:val="none" w:sz="0" w:space="0" w:color="auto"/>
        <w:bottom w:val="none" w:sz="0" w:space="0" w:color="auto"/>
        <w:right w:val="none" w:sz="0" w:space="0" w:color="auto"/>
      </w:divBdr>
    </w:div>
    <w:div w:id="1841003048">
      <w:bodyDiv w:val="1"/>
      <w:marLeft w:val="0"/>
      <w:marRight w:val="0"/>
      <w:marTop w:val="0"/>
      <w:marBottom w:val="0"/>
      <w:divBdr>
        <w:top w:val="none" w:sz="0" w:space="0" w:color="auto"/>
        <w:left w:val="none" w:sz="0" w:space="0" w:color="auto"/>
        <w:bottom w:val="none" w:sz="0" w:space="0" w:color="auto"/>
        <w:right w:val="none" w:sz="0" w:space="0" w:color="auto"/>
      </w:divBdr>
    </w:div>
    <w:div w:id="1852059289">
      <w:bodyDiv w:val="1"/>
      <w:marLeft w:val="0"/>
      <w:marRight w:val="0"/>
      <w:marTop w:val="0"/>
      <w:marBottom w:val="0"/>
      <w:divBdr>
        <w:top w:val="none" w:sz="0" w:space="0" w:color="auto"/>
        <w:left w:val="none" w:sz="0" w:space="0" w:color="auto"/>
        <w:bottom w:val="none" w:sz="0" w:space="0" w:color="auto"/>
        <w:right w:val="none" w:sz="0" w:space="0" w:color="auto"/>
      </w:divBdr>
    </w:div>
    <w:div w:id="1852792340">
      <w:bodyDiv w:val="1"/>
      <w:marLeft w:val="0"/>
      <w:marRight w:val="0"/>
      <w:marTop w:val="0"/>
      <w:marBottom w:val="0"/>
      <w:divBdr>
        <w:top w:val="none" w:sz="0" w:space="0" w:color="auto"/>
        <w:left w:val="none" w:sz="0" w:space="0" w:color="auto"/>
        <w:bottom w:val="none" w:sz="0" w:space="0" w:color="auto"/>
        <w:right w:val="none" w:sz="0" w:space="0" w:color="auto"/>
      </w:divBdr>
    </w:div>
    <w:div w:id="1857187943">
      <w:bodyDiv w:val="1"/>
      <w:marLeft w:val="0"/>
      <w:marRight w:val="0"/>
      <w:marTop w:val="0"/>
      <w:marBottom w:val="0"/>
      <w:divBdr>
        <w:top w:val="none" w:sz="0" w:space="0" w:color="auto"/>
        <w:left w:val="none" w:sz="0" w:space="0" w:color="auto"/>
        <w:bottom w:val="none" w:sz="0" w:space="0" w:color="auto"/>
        <w:right w:val="none" w:sz="0" w:space="0" w:color="auto"/>
      </w:divBdr>
    </w:div>
    <w:div w:id="1929734426">
      <w:bodyDiv w:val="1"/>
      <w:marLeft w:val="0"/>
      <w:marRight w:val="0"/>
      <w:marTop w:val="0"/>
      <w:marBottom w:val="0"/>
      <w:divBdr>
        <w:top w:val="none" w:sz="0" w:space="0" w:color="auto"/>
        <w:left w:val="none" w:sz="0" w:space="0" w:color="auto"/>
        <w:bottom w:val="none" w:sz="0" w:space="0" w:color="auto"/>
        <w:right w:val="none" w:sz="0" w:space="0" w:color="auto"/>
      </w:divBdr>
    </w:div>
    <w:div w:id="1930190460">
      <w:bodyDiv w:val="1"/>
      <w:marLeft w:val="0"/>
      <w:marRight w:val="0"/>
      <w:marTop w:val="0"/>
      <w:marBottom w:val="0"/>
      <w:divBdr>
        <w:top w:val="none" w:sz="0" w:space="0" w:color="auto"/>
        <w:left w:val="none" w:sz="0" w:space="0" w:color="auto"/>
        <w:bottom w:val="none" w:sz="0" w:space="0" w:color="auto"/>
        <w:right w:val="none" w:sz="0" w:space="0" w:color="auto"/>
      </w:divBdr>
    </w:div>
    <w:div w:id="1961840802">
      <w:bodyDiv w:val="1"/>
      <w:marLeft w:val="0"/>
      <w:marRight w:val="0"/>
      <w:marTop w:val="0"/>
      <w:marBottom w:val="0"/>
      <w:divBdr>
        <w:top w:val="none" w:sz="0" w:space="0" w:color="auto"/>
        <w:left w:val="none" w:sz="0" w:space="0" w:color="auto"/>
        <w:bottom w:val="none" w:sz="0" w:space="0" w:color="auto"/>
        <w:right w:val="none" w:sz="0" w:space="0" w:color="auto"/>
      </w:divBdr>
    </w:div>
    <w:div w:id="2008433366">
      <w:bodyDiv w:val="1"/>
      <w:marLeft w:val="0"/>
      <w:marRight w:val="0"/>
      <w:marTop w:val="0"/>
      <w:marBottom w:val="0"/>
      <w:divBdr>
        <w:top w:val="none" w:sz="0" w:space="0" w:color="auto"/>
        <w:left w:val="none" w:sz="0" w:space="0" w:color="auto"/>
        <w:bottom w:val="none" w:sz="0" w:space="0" w:color="auto"/>
        <w:right w:val="none" w:sz="0" w:space="0" w:color="auto"/>
      </w:divBdr>
    </w:div>
    <w:div w:id="2013678539">
      <w:bodyDiv w:val="1"/>
      <w:marLeft w:val="0"/>
      <w:marRight w:val="0"/>
      <w:marTop w:val="0"/>
      <w:marBottom w:val="0"/>
      <w:divBdr>
        <w:top w:val="none" w:sz="0" w:space="0" w:color="auto"/>
        <w:left w:val="none" w:sz="0" w:space="0" w:color="auto"/>
        <w:bottom w:val="none" w:sz="0" w:space="0" w:color="auto"/>
        <w:right w:val="none" w:sz="0" w:space="0" w:color="auto"/>
      </w:divBdr>
    </w:div>
    <w:div w:id="2013798816">
      <w:bodyDiv w:val="1"/>
      <w:marLeft w:val="0"/>
      <w:marRight w:val="0"/>
      <w:marTop w:val="0"/>
      <w:marBottom w:val="0"/>
      <w:divBdr>
        <w:top w:val="none" w:sz="0" w:space="0" w:color="auto"/>
        <w:left w:val="none" w:sz="0" w:space="0" w:color="auto"/>
        <w:bottom w:val="none" w:sz="0" w:space="0" w:color="auto"/>
        <w:right w:val="none" w:sz="0" w:space="0" w:color="auto"/>
      </w:divBdr>
    </w:div>
    <w:div w:id="2015834811">
      <w:bodyDiv w:val="1"/>
      <w:marLeft w:val="0"/>
      <w:marRight w:val="0"/>
      <w:marTop w:val="0"/>
      <w:marBottom w:val="0"/>
      <w:divBdr>
        <w:top w:val="none" w:sz="0" w:space="0" w:color="auto"/>
        <w:left w:val="none" w:sz="0" w:space="0" w:color="auto"/>
        <w:bottom w:val="none" w:sz="0" w:space="0" w:color="auto"/>
        <w:right w:val="none" w:sz="0" w:space="0" w:color="auto"/>
      </w:divBdr>
    </w:div>
    <w:div w:id="2021927053">
      <w:bodyDiv w:val="1"/>
      <w:marLeft w:val="0"/>
      <w:marRight w:val="0"/>
      <w:marTop w:val="0"/>
      <w:marBottom w:val="0"/>
      <w:divBdr>
        <w:top w:val="none" w:sz="0" w:space="0" w:color="auto"/>
        <w:left w:val="none" w:sz="0" w:space="0" w:color="auto"/>
        <w:bottom w:val="none" w:sz="0" w:space="0" w:color="auto"/>
        <w:right w:val="none" w:sz="0" w:space="0" w:color="auto"/>
      </w:divBdr>
    </w:div>
    <w:div w:id="20914670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26"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5" Type="http://schemas.openxmlformats.org/officeDocument/2006/relationships/header" Target="header2.xml"/><Relationship Id="rId33" Type="http://schemas.openxmlformats.org/officeDocument/2006/relationships/header" Target="header7.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hyperlink" Target="http://www.iia.org.uk"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3.xml"/><Relationship Id="rId32" Type="http://schemas.openxmlformats.org/officeDocument/2006/relationships/header" Target="header6.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image" Target="media/image9.png"/><Relationship Id="rId28" Type="http://schemas.openxmlformats.org/officeDocument/2006/relationships/hyperlink" Target="https://www.unpri.org/download_report/20527" TargetMode="Externa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footer" Target="footer4.xml"/><Relationship Id="rId30" Type="http://schemas.openxmlformats.org/officeDocument/2006/relationships/header" Target="header4.xml"/><Relationship Id="rId35"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0" ma:contentTypeDescription="" ma:contentTypeScope="" ma:versionID="f81295bc7aa25d8b06a384b01f1685df">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81780a1380d4406eaa1b0f528f55d704"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Bhaarat Verma</DisplayName>
        <AccountId>93</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1CB709-B094-4774-AA08-5763604CB61A}"/>
</file>

<file path=customXml/itemProps2.xml><?xml version="1.0" encoding="utf-8"?>
<ds:datastoreItem xmlns:ds="http://schemas.openxmlformats.org/officeDocument/2006/customXml" ds:itemID="{7ADE3ADA-7D9D-407E-866F-86742B08D417}">
  <ds:schemaRefs>
    <ds:schemaRef ds:uri="http://schemas.microsoft.com/sharepoint/v3/contenttype/forms"/>
  </ds:schemaRefs>
</ds:datastoreItem>
</file>

<file path=customXml/itemProps3.xml><?xml version="1.0" encoding="utf-8"?>
<ds:datastoreItem xmlns:ds="http://schemas.openxmlformats.org/officeDocument/2006/customXml" ds:itemID="{1AB38BEE-DC76-4BE9-9020-E25B41F9869E}">
  <ds:schemaRefs>
    <ds:schemaRef ds:uri="http://schemas.openxmlformats.org/package/2006/metadata/core-properties"/>
    <ds:schemaRef ds:uri="http://purl.org/dc/elements/1.1/"/>
    <ds:schemaRef ds:uri="http://schemas.microsoft.com/office/2006/documentManagement/types"/>
    <ds:schemaRef ds:uri="http://purl.org/dc/dcmitype/"/>
    <ds:schemaRef ds:uri="http://www.w3.org/XML/1998/namespace"/>
    <ds:schemaRef ds:uri="d1f2cb5e-90ed-446c-b55a-c8efd3225fcc"/>
    <ds:schemaRef ds:uri="58f4f345-4ad1-474b-8443-5afef2d903e3"/>
    <ds:schemaRef ds:uri="http://schemas.microsoft.com/office/2006/metadata/properties"/>
    <ds:schemaRef ds:uri="http://purl.org/dc/terms/"/>
    <ds:schemaRef ds:uri="http://schemas.microsoft.com/office/infopath/2007/PartnerControls"/>
  </ds:schemaRefs>
</ds:datastoreItem>
</file>

<file path=customXml/itemProps4.xml><?xml version="1.0" encoding="utf-8"?>
<ds:datastoreItem xmlns:ds="http://schemas.openxmlformats.org/officeDocument/2006/customXml" ds:itemID="{D6885555-D93C-4626-A65D-6D486E5FFC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PRI_template_2013_2.dotx</Template>
  <TotalTime>4</TotalTime>
  <Pages>17</Pages>
  <Words>3303</Words>
  <Characters>18830</Characters>
  <Application>Microsoft Office Word</Application>
  <DocSecurity>0</DocSecurity>
  <Lines>156</Lines>
  <Paragraphs>44</Paragraphs>
  <ScaleCrop>false</ScaleCrop>
  <Company>x</Company>
  <LinksUpToDate>false</LinksUpToDate>
  <CharactersWithSpaces>22089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Bhaarat Verma</cp:lastModifiedBy>
  <cp:revision>16</cp:revision>
  <cp:lastPrinted>2016-11-22T11:35:00Z</cp:lastPrinted>
  <dcterms:created xsi:type="dcterms:W3CDTF">2016-11-21T10:57:00Z</dcterms:created>
  <dcterms:modified xsi:type="dcterms:W3CDTF">2017-03-30T15:44:00Z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